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CC6288" w14:textId="77777777" w:rsidR="00ED79B2" w:rsidRPr="00934A6E" w:rsidRDefault="00ED79B2" w:rsidP="00ED79B2">
      <w:pPr>
        <w:pBdr>
          <w:bottom w:val="single" w:sz="12" w:space="1" w:color="auto"/>
        </w:pBdr>
        <w:spacing w:after="240"/>
        <w:ind w:left="11" w:hanging="11"/>
        <w:jc w:val="center"/>
        <w:rPr>
          <w:b/>
          <w:smallCaps/>
          <w:szCs w:val="24"/>
        </w:rPr>
      </w:pPr>
      <w:r w:rsidRPr="00934A6E">
        <w:rPr>
          <w:b/>
          <w:smallCaps/>
          <w:szCs w:val="24"/>
        </w:rPr>
        <w:t>Text vyhlášky v platném znění s vyznačením navrhovaných změn a doplnění</w:t>
      </w:r>
    </w:p>
    <w:p w14:paraId="3EECDD7D" w14:textId="77777777" w:rsidR="00ED79B2" w:rsidRPr="00934A6E" w:rsidRDefault="00ED79B2" w:rsidP="00ED79B2">
      <w:pPr>
        <w:pBdr>
          <w:top w:val="single" w:sz="12" w:space="6" w:color="auto"/>
          <w:left w:val="single" w:sz="12" w:space="0" w:color="auto"/>
          <w:bottom w:val="single" w:sz="12" w:space="6" w:color="auto"/>
          <w:right w:val="single" w:sz="12" w:space="0" w:color="auto"/>
        </w:pBdr>
        <w:jc w:val="center"/>
        <w:rPr>
          <w:szCs w:val="24"/>
        </w:rPr>
      </w:pPr>
      <w:r w:rsidRPr="00934A6E">
        <w:rPr>
          <w:b/>
          <w:szCs w:val="24"/>
        </w:rPr>
        <w:t>Platné znění</w:t>
      </w:r>
      <w:r w:rsidRPr="00934A6E">
        <w:rPr>
          <w:szCs w:val="24"/>
        </w:rPr>
        <w:t xml:space="preserve"> vyhlášky č. </w:t>
      </w:r>
      <w:r w:rsidR="00E93A66">
        <w:rPr>
          <w:szCs w:val="24"/>
        </w:rPr>
        <w:t>82</w:t>
      </w:r>
      <w:r w:rsidRPr="00934A6E">
        <w:rPr>
          <w:szCs w:val="24"/>
        </w:rPr>
        <w:t>/20</w:t>
      </w:r>
      <w:r w:rsidR="00E93A66">
        <w:rPr>
          <w:szCs w:val="24"/>
        </w:rPr>
        <w:t>19</w:t>
      </w:r>
      <w:r w:rsidRPr="00934A6E">
        <w:rPr>
          <w:szCs w:val="24"/>
        </w:rPr>
        <w:t xml:space="preserve"> Sb., </w:t>
      </w:r>
      <w:r w:rsidR="0099332E">
        <w:t>o tabákových nálepkách</w:t>
      </w:r>
      <w:r w:rsidRPr="00934A6E">
        <w:rPr>
          <w:szCs w:val="24"/>
        </w:rPr>
        <w:t>,</w:t>
      </w:r>
    </w:p>
    <w:p w14:paraId="1FF9D556" w14:textId="77777777" w:rsidR="00ED79B2" w:rsidRDefault="00ED79B2" w:rsidP="00ED79B2">
      <w:pPr>
        <w:pBdr>
          <w:top w:val="single" w:sz="12" w:space="6" w:color="auto"/>
          <w:left w:val="single" w:sz="12" w:space="0" w:color="auto"/>
          <w:bottom w:val="single" w:sz="12" w:space="6" w:color="auto"/>
          <w:right w:val="single" w:sz="12" w:space="0" w:color="auto"/>
        </w:pBdr>
        <w:jc w:val="center"/>
        <w:rPr>
          <w:b/>
          <w:szCs w:val="24"/>
        </w:rPr>
      </w:pPr>
      <w:r w:rsidRPr="00934A6E">
        <w:rPr>
          <w:b/>
          <w:szCs w:val="24"/>
        </w:rPr>
        <w:t xml:space="preserve">s vyznačením navrhovaných změn a doplnění k 1. </w:t>
      </w:r>
      <w:r w:rsidR="00C01569">
        <w:rPr>
          <w:b/>
          <w:szCs w:val="24"/>
        </w:rPr>
        <w:t>lednu</w:t>
      </w:r>
      <w:r w:rsidRPr="00934A6E">
        <w:rPr>
          <w:b/>
          <w:szCs w:val="24"/>
        </w:rPr>
        <w:t xml:space="preserve"> 202</w:t>
      </w:r>
      <w:r w:rsidR="00C01569">
        <w:rPr>
          <w:b/>
          <w:szCs w:val="24"/>
        </w:rPr>
        <w:t>4</w:t>
      </w:r>
    </w:p>
    <w:p w14:paraId="4E79FE50" w14:textId="155044BD" w:rsidR="0099332E" w:rsidRPr="00551093" w:rsidRDefault="0099332E" w:rsidP="00ED79B2">
      <w:pPr>
        <w:pBdr>
          <w:top w:val="single" w:sz="12" w:space="6" w:color="auto"/>
          <w:left w:val="single" w:sz="12" w:space="0" w:color="auto"/>
          <w:bottom w:val="single" w:sz="12" w:space="6" w:color="auto"/>
          <w:right w:val="single" w:sz="12" w:space="0" w:color="auto"/>
        </w:pBdr>
        <w:jc w:val="center"/>
        <w:rPr>
          <w:b/>
          <w:color w:val="7030A0"/>
          <w:szCs w:val="24"/>
          <w:bdr w:val="single" w:sz="12" w:space="0" w:color="FF6600"/>
        </w:rPr>
      </w:pPr>
      <w:r w:rsidRPr="00551093">
        <w:rPr>
          <w:b/>
          <w:color w:val="7030A0"/>
          <w:szCs w:val="24"/>
        </w:rPr>
        <w:t>a navrhovaných změn</w:t>
      </w:r>
      <w:r w:rsidR="00061035">
        <w:rPr>
          <w:b/>
          <w:color w:val="7030A0"/>
          <w:szCs w:val="24"/>
        </w:rPr>
        <w:t xml:space="preserve"> </w:t>
      </w:r>
      <w:r w:rsidRPr="00551093">
        <w:rPr>
          <w:b/>
          <w:color w:val="7030A0"/>
          <w:szCs w:val="24"/>
        </w:rPr>
        <w:t xml:space="preserve">a doplnění k 1. </w:t>
      </w:r>
      <w:r w:rsidR="007C772A">
        <w:rPr>
          <w:b/>
          <w:color w:val="7030A0"/>
          <w:szCs w:val="24"/>
        </w:rPr>
        <w:t>březnu 2024</w:t>
      </w:r>
    </w:p>
    <w:p w14:paraId="0EC6B8BC" w14:textId="77777777" w:rsidR="00A45938" w:rsidRPr="00DD3357" w:rsidRDefault="00A45938" w:rsidP="00A45938">
      <w:pPr>
        <w:pStyle w:val="Paragraf"/>
      </w:pPr>
      <w:r w:rsidRPr="00DD3357">
        <w:t>§ 2</w:t>
      </w:r>
    </w:p>
    <w:p w14:paraId="78A9CD59" w14:textId="77777777" w:rsidR="00A45938" w:rsidRPr="00DD3357" w:rsidRDefault="00A45938" w:rsidP="0087399B">
      <w:pPr>
        <w:pStyle w:val="Nadpisparagrafu"/>
        <w:rPr>
          <w:szCs w:val="24"/>
        </w:rPr>
      </w:pPr>
      <w:r w:rsidRPr="00DD3357">
        <w:rPr>
          <w:szCs w:val="24"/>
        </w:rPr>
        <w:t>Náležitosti tabákové nálepky</w:t>
      </w:r>
    </w:p>
    <w:p w14:paraId="2537D35C" w14:textId="77777777" w:rsidR="00A45938" w:rsidRPr="00DD3357" w:rsidRDefault="00A45938" w:rsidP="005D1A04">
      <w:pPr>
        <w:pStyle w:val="Textodstavce"/>
        <w:keepNext/>
        <w:ind w:firstLine="425"/>
        <w:outlineLvl w:val="9"/>
        <w:rPr>
          <w:rFonts w:eastAsiaTheme="minorHAnsi"/>
          <w:szCs w:val="24"/>
        </w:rPr>
      </w:pPr>
      <w:r w:rsidRPr="00DD3357">
        <w:rPr>
          <w:rFonts w:eastAsiaTheme="minorHAnsi"/>
          <w:szCs w:val="24"/>
        </w:rPr>
        <w:t xml:space="preserve">(1) Tabáková nálepka </w:t>
      </w:r>
      <w:r w:rsidR="00B646E5" w:rsidRPr="00DD3357">
        <w:rPr>
          <w:rFonts w:eastAsiaTheme="minorHAnsi"/>
          <w:szCs w:val="24"/>
        </w:rPr>
        <w:t>má</w:t>
      </w:r>
      <w:r w:rsidRPr="00DD3357">
        <w:rPr>
          <w:rFonts w:eastAsiaTheme="minorHAnsi"/>
          <w:szCs w:val="24"/>
        </w:rPr>
        <w:t xml:space="preserve"> </w:t>
      </w:r>
      <w:r w:rsidRPr="005D1A04">
        <w:rPr>
          <w:rFonts w:eastAsiaTheme="minorHAnsi"/>
          <w:szCs w:val="22"/>
        </w:rPr>
        <w:t>tyto</w:t>
      </w:r>
      <w:r w:rsidRPr="00DD3357">
        <w:rPr>
          <w:rFonts w:eastAsiaTheme="minorHAnsi"/>
          <w:szCs w:val="24"/>
        </w:rPr>
        <w:t xml:space="preserve"> náležitosti:</w:t>
      </w:r>
    </w:p>
    <w:p w14:paraId="69B425FE" w14:textId="77777777" w:rsidR="00A45938" w:rsidRPr="00DD3357" w:rsidRDefault="00A45938" w:rsidP="005D1A04">
      <w:pPr>
        <w:pStyle w:val="Textpsmene"/>
        <w:numPr>
          <w:ilvl w:val="0"/>
          <w:numId w:val="0"/>
        </w:numPr>
        <w:ind w:left="425" w:hanging="425"/>
        <w:outlineLvl w:val="9"/>
        <w:rPr>
          <w:lang w:eastAsia="x-none"/>
        </w:rPr>
      </w:pPr>
      <w:r w:rsidRPr="00DD3357">
        <w:rPr>
          <w:lang w:eastAsia="x-none"/>
        </w:rPr>
        <w:t>a)</w:t>
      </w:r>
      <w:r w:rsidRPr="00DD3357">
        <w:rPr>
          <w:lang w:eastAsia="x-none"/>
        </w:rPr>
        <w:tab/>
        <w:t>v případě cigaret</w:t>
      </w:r>
    </w:p>
    <w:p w14:paraId="3F227C9B" w14:textId="77777777" w:rsidR="00A45938" w:rsidRPr="00DD3357" w:rsidRDefault="00551093" w:rsidP="00045C07">
      <w:pPr>
        <w:pStyle w:val="Textbodu"/>
        <w:numPr>
          <w:ilvl w:val="0"/>
          <w:numId w:val="0"/>
        </w:numPr>
        <w:ind w:left="850" w:hanging="425"/>
        <w:outlineLvl w:val="9"/>
        <w:rPr>
          <w:szCs w:val="24"/>
        </w:rPr>
      </w:pPr>
      <w:r>
        <w:rPr>
          <w:szCs w:val="24"/>
        </w:rPr>
        <w:t>1.</w:t>
      </w:r>
      <w:r w:rsidR="00A45938" w:rsidRPr="00DD3357">
        <w:rPr>
          <w:szCs w:val="24"/>
        </w:rPr>
        <w:tab/>
        <w:t>velké písmeno abecedy charakterizující sazbu spotřební daně,</w:t>
      </w:r>
    </w:p>
    <w:p w14:paraId="29131F66" w14:textId="77777777" w:rsidR="00A45938" w:rsidRPr="00DD3357" w:rsidRDefault="00551093" w:rsidP="00045C07">
      <w:pPr>
        <w:pStyle w:val="Textbodu"/>
        <w:numPr>
          <w:ilvl w:val="0"/>
          <w:numId w:val="0"/>
        </w:numPr>
        <w:ind w:left="850" w:hanging="425"/>
        <w:outlineLvl w:val="9"/>
        <w:rPr>
          <w:szCs w:val="24"/>
        </w:rPr>
      </w:pPr>
      <w:r>
        <w:rPr>
          <w:szCs w:val="24"/>
        </w:rPr>
        <w:t>2.</w:t>
      </w:r>
      <w:r w:rsidR="00A45938" w:rsidRPr="00DD3357">
        <w:rPr>
          <w:szCs w:val="24"/>
        </w:rPr>
        <w:tab/>
        <w:t>počet kusů v jednotkovém balení určeném k přímé spotřebě</w:t>
      </w:r>
      <w:r w:rsidR="005D3292" w:rsidRPr="00DD3357">
        <w:rPr>
          <w:szCs w:val="24"/>
        </w:rPr>
        <w:t xml:space="preserve"> a</w:t>
      </w:r>
    </w:p>
    <w:p w14:paraId="5DA864C5" w14:textId="77777777" w:rsidR="00A45938" w:rsidRPr="00DD3357" w:rsidRDefault="00551093" w:rsidP="00045C07">
      <w:pPr>
        <w:pStyle w:val="Textbodu"/>
        <w:numPr>
          <w:ilvl w:val="0"/>
          <w:numId w:val="0"/>
        </w:numPr>
        <w:ind w:left="850" w:hanging="425"/>
        <w:outlineLvl w:val="9"/>
        <w:rPr>
          <w:szCs w:val="24"/>
        </w:rPr>
      </w:pPr>
      <w:r>
        <w:rPr>
          <w:szCs w:val="24"/>
        </w:rPr>
        <w:t>3.</w:t>
      </w:r>
      <w:r w:rsidR="00A45938" w:rsidRPr="00DD3357">
        <w:rPr>
          <w:szCs w:val="24"/>
        </w:rPr>
        <w:tab/>
        <w:t>cenu pro konečného spotřebitele,</w:t>
      </w:r>
    </w:p>
    <w:p w14:paraId="202EB5CE" w14:textId="77777777" w:rsidR="00A45938" w:rsidRPr="00DD3357" w:rsidRDefault="00A45938" w:rsidP="005D1A04">
      <w:pPr>
        <w:pStyle w:val="Textpsmene"/>
        <w:numPr>
          <w:ilvl w:val="0"/>
          <w:numId w:val="0"/>
        </w:numPr>
        <w:ind w:left="425" w:hanging="425"/>
        <w:outlineLvl w:val="9"/>
        <w:rPr>
          <w:lang w:eastAsia="x-none"/>
        </w:rPr>
      </w:pPr>
      <w:r w:rsidRPr="00DD3357">
        <w:rPr>
          <w:lang w:eastAsia="x-none"/>
        </w:rPr>
        <w:t>b)</w:t>
      </w:r>
      <w:r w:rsidRPr="00DD3357">
        <w:rPr>
          <w:lang w:eastAsia="x-none"/>
        </w:rPr>
        <w:tab/>
        <w:t xml:space="preserve">v případě doutníků a </w:t>
      </w:r>
      <w:proofErr w:type="spellStart"/>
      <w:r w:rsidRPr="00DD3357">
        <w:rPr>
          <w:lang w:eastAsia="x-none"/>
        </w:rPr>
        <w:t>cigarillos</w:t>
      </w:r>
      <w:proofErr w:type="spellEnd"/>
    </w:p>
    <w:p w14:paraId="3B016A51" w14:textId="77777777" w:rsidR="00A45938" w:rsidRPr="00DD3357" w:rsidRDefault="00551093" w:rsidP="00045C07">
      <w:pPr>
        <w:pStyle w:val="Textbodu"/>
        <w:numPr>
          <w:ilvl w:val="0"/>
          <w:numId w:val="0"/>
        </w:numPr>
        <w:ind w:left="850" w:hanging="425"/>
        <w:outlineLvl w:val="9"/>
        <w:rPr>
          <w:szCs w:val="24"/>
        </w:rPr>
      </w:pPr>
      <w:r>
        <w:rPr>
          <w:szCs w:val="24"/>
        </w:rPr>
        <w:t>1.</w:t>
      </w:r>
      <w:r w:rsidR="00A45938" w:rsidRPr="00DD3357">
        <w:rPr>
          <w:szCs w:val="24"/>
        </w:rPr>
        <w:tab/>
        <w:t>velké písmeno abecedy charakterizující sazbu spotřební daně</w:t>
      </w:r>
      <w:r w:rsidR="005D3292" w:rsidRPr="00DD3357">
        <w:rPr>
          <w:szCs w:val="24"/>
        </w:rPr>
        <w:t xml:space="preserve"> a</w:t>
      </w:r>
    </w:p>
    <w:p w14:paraId="40586E08" w14:textId="77777777" w:rsidR="00A45938" w:rsidRPr="00DD3357" w:rsidRDefault="00A45938" w:rsidP="00045C07">
      <w:pPr>
        <w:pStyle w:val="Textbodu"/>
        <w:numPr>
          <w:ilvl w:val="0"/>
          <w:numId w:val="0"/>
        </w:numPr>
        <w:ind w:left="850" w:hanging="425"/>
        <w:outlineLvl w:val="9"/>
        <w:rPr>
          <w:szCs w:val="24"/>
        </w:rPr>
      </w:pPr>
      <w:r w:rsidRPr="00DD3357">
        <w:rPr>
          <w:szCs w:val="24"/>
        </w:rPr>
        <w:t>2.</w:t>
      </w:r>
      <w:r w:rsidRPr="00DD3357">
        <w:rPr>
          <w:szCs w:val="24"/>
        </w:rPr>
        <w:tab/>
        <w:t>počet kusů v jednotkovém balení určeném k přímé spotřebě,</w:t>
      </w:r>
    </w:p>
    <w:p w14:paraId="1B82031F" w14:textId="77777777" w:rsidR="00A45938" w:rsidRPr="00DD3357" w:rsidRDefault="00A45938" w:rsidP="00C82C8B">
      <w:pPr>
        <w:pStyle w:val="Textpsmene"/>
        <w:numPr>
          <w:ilvl w:val="0"/>
          <w:numId w:val="0"/>
        </w:numPr>
        <w:ind w:left="425" w:hanging="425"/>
        <w:outlineLvl w:val="9"/>
        <w:rPr>
          <w:lang w:eastAsia="x-none"/>
        </w:rPr>
      </w:pPr>
      <w:r w:rsidRPr="00DD3357">
        <w:rPr>
          <w:lang w:eastAsia="x-none"/>
        </w:rPr>
        <w:t>c)</w:t>
      </w:r>
      <w:r w:rsidRPr="00DD3357">
        <w:rPr>
          <w:lang w:eastAsia="x-none"/>
        </w:rPr>
        <w:tab/>
        <w:t>v případě tabáku ke kouření</w:t>
      </w:r>
    </w:p>
    <w:p w14:paraId="65BE8A69" w14:textId="77777777" w:rsidR="00A45938" w:rsidRPr="00DD3357" w:rsidRDefault="00A45938">
      <w:pPr>
        <w:pStyle w:val="Textbodu"/>
        <w:numPr>
          <w:ilvl w:val="0"/>
          <w:numId w:val="0"/>
        </w:numPr>
        <w:ind w:left="850" w:hanging="425"/>
        <w:outlineLvl w:val="9"/>
        <w:rPr>
          <w:szCs w:val="24"/>
        </w:rPr>
      </w:pPr>
      <w:r w:rsidRPr="00DD3357">
        <w:rPr>
          <w:szCs w:val="24"/>
        </w:rPr>
        <w:t>1.</w:t>
      </w:r>
      <w:r w:rsidRPr="00DD3357">
        <w:rPr>
          <w:szCs w:val="24"/>
        </w:rPr>
        <w:tab/>
        <w:t>velké písmeno abecedy charakterizující sazbu spotřební daně</w:t>
      </w:r>
      <w:r w:rsidR="00C3469B" w:rsidRPr="00DD3357">
        <w:rPr>
          <w:szCs w:val="24"/>
        </w:rPr>
        <w:t xml:space="preserve"> a</w:t>
      </w:r>
    </w:p>
    <w:p w14:paraId="59D0C94A" w14:textId="77777777" w:rsidR="00A45938" w:rsidRPr="00DD3357" w:rsidRDefault="00A45938" w:rsidP="00C82C8B">
      <w:pPr>
        <w:pStyle w:val="Textbodu"/>
        <w:numPr>
          <w:ilvl w:val="0"/>
          <w:numId w:val="0"/>
        </w:numPr>
        <w:ind w:left="851" w:hanging="426"/>
        <w:outlineLvl w:val="9"/>
        <w:rPr>
          <w:szCs w:val="24"/>
        </w:rPr>
      </w:pPr>
      <w:r w:rsidRPr="00DD3357">
        <w:rPr>
          <w:szCs w:val="24"/>
        </w:rPr>
        <w:t>2.</w:t>
      </w:r>
      <w:r w:rsidRPr="00DD3357">
        <w:rPr>
          <w:szCs w:val="24"/>
        </w:rPr>
        <w:tab/>
        <w:t>množství tabáku v jednotkovém balení určeném k přímé spotřebě v</w:t>
      </w:r>
      <w:r w:rsidR="00C3469B" w:rsidRPr="00DD3357">
        <w:rPr>
          <w:szCs w:val="24"/>
        </w:rPr>
        <w:t> </w:t>
      </w:r>
      <w:r w:rsidRPr="00DD3357">
        <w:rPr>
          <w:szCs w:val="24"/>
        </w:rPr>
        <w:t>gramech</w:t>
      </w:r>
      <w:r w:rsidR="00C3469B" w:rsidRPr="00DD3357">
        <w:rPr>
          <w:szCs w:val="24"/>
        </w:rPr>
        <w:t>,</w:t>
      </w:r>
    </w:p>
    <w:p w14:paraId="39C71258" w14:textId="77777777" w:rsidR="00A45938" w:rsidRPr="00DD3357" w:rsidRDefault="00A45938" w:rsidP="005D1A04">
      <w:pPr>
        <w:pStyle w:val="Textpsmene"/>
        <w:numPr>
          <w:ilvl w:val="0"/>
          <w:numId w:val="0"/>
        </w:numPr>
        <w:ind w:left="425" w:hanging="425"/>
        <w:outlineLvl w:val="9"/>
        <w:rPr>
          <w:lang w:eastAsia="x-none"/>
        </w:rPr>
      </w:pPr>
      <w:r w:rsidRPr="00DD3357">
        <w:rPr>
          <w:lang w:eastAsia="x-none"/>
        </w:rPr>
        <w:t>d)</w:t>
      </w:r>
      <w:r w:rsidRPr="00DD3357">
        <w:rPr>
          <w:lang w:eastAsia="x-none"/>
        </w:rPr>
        <w:tab/>
        <w:t>v případě zahřívaných tabákových výrobků</w:t>
      </w:r>
    </w:p>
    <w:p w14:paraId="25179A7A" w14:textId="77777777" w:rsidR="00A45938" w:rsidRPr="005E74E3" w:rsidRDefault="00A45938" w:rsidP="00045C07">
      <w:pPr>
        <w:pStyle w:val="Textbodu"/>
        <w:numPr>
          <w:ilvl w:val="0"/>
          <w:numId w:val="0"/>
        </w:numPr>
        <w:ind w:left="850" w:hanging="425"/>
        <w:outlineLvl w:val="9"/>
        <w:rPr>
          <w:szCs w:val="24"/>
        </w:rPr>
      </w:pPr>
      <w:r w:rsidRPr="00DD3357">
        <w:rPr>
          <w:szCs w:val="24"/>
        </w:rPr>
        <w:t>1.</w:t>
      </w:r>
      <w:r w:rsidRPr="00DD3357">
        <w:rPr>
          <w:szCs w:val="24"/>
        </w:rPr>
        <w:tab/>
        <w:t xml:space="preserve">velké písmeno </w:t>
      </w:r>
      <w:r w:rsidRPr="005E74E3">
        <w:rPr>
          <w:szCs w:val="24"/>
        </w:rPr>
        <w:t>abecedy charakterizující sazbu spotřební daně,</w:t>
      </w:r>
    </w:p>
    <w:p w14:paraId="158E125D" w14:textId="0A3ED91E" w:rsidR="00081852" w:rsidRPr="006F15B9" w:rsidRDefault="00081852" w:rsidP="00045C07">
      <w:pPr>
        <w:pStyle w:val="Textbodu"/>
        <w:numPr>
          <w:ilvl w:val="0"/>
          <w:numId w:val="0"/>
        </w:numPr>
        <w:ind w:left="850" w:hanging="425"/>
        <w:outlineLvl w:val="9"/>
        <w:rPr>
          <w:szCs w:val="24"/>
        </w:rPr>
      </w:pPr>
      <w:r w:rsidRPr="005E74E3">
        <w:rPr>
          <w:szCs w:val="24"/>
        </w:rPr>
        <w:t>2</w:t>
      </w:r>
      <w:r w:rsidR="00A45938" w:rsidRPr="005E74E3">
        <w:rPr>
          <w:szCs w:val="24"/>
        </w:rPr>
        <w:t>.</w:t>
      </w:r>
      <w:r w:rsidR="00A45938" w:rsidRPr="005E74E3">
        <w:rPr>
          <w:szCs w:val="24"/>
        </w:rPr>
        <w:tab/>
        <w:t xml:space="preserve">množství </w:t>
      </w:r>
      <w:r w:rsidR="00A45938" w:rsidRPr="006F15B9">
        <w:rPr>
          <w:strike/>
          <w:szCs w:val="24"/>
        </w:rPr>
        <w:t>tabáku</w:t>
      </w:r>
      <w:r w:rsidR="00A45938" w:rsidRPr="006F15B9">
        <w:rPr>
          <w:szCs w:val="24"/>
        </w:rPr>
        <w:t xml:space="preserve"> </w:t>
      </w:r>
      <w:r w:rsidR="00015841" w:rsidRPr="006F15B9">
        <w:rPr>
          <w:b/>
          <w:szCs w:val="24"/>
        </w:rPr>
        <w:t>náplně</w:t>
      </w:r>
      <w:r w:rsidR="00015841" w:rsidRPr="006F15B9">
        <w:rPr>
          <w:szCs w:val="24"/>
        </w:rPr>
        <w:t xml:space="preserve"> </w:t>
      </w:r>
      <w:r w:rsidR="00934D8E" w:rsidRPr="006F15B9">
        <w:rPr>
          <w:b/>
          <w:szCs w:val="24"/>
        </w:rPr>
        <w:t>obsažené</w:t>
      </w:r>
      <w:r w:rsidR="00934D8E" w:rsidRPr="006F15B9">
        <w:rPr>
          <w:szCs w:val="24"/>
        </w:rPr>
        <w:t xml:space="preserve"> </w:t>
      </w:r>
      <w:r w:rsidR="00A45938" w:rsidRPr="006F15B9">
        <w:rPr>
          <w:szCs w:val="24"/>
        </w:rPr>
        <w:t>v zahřívaných tabákových výrobcích v</w:t>
      </w:r>
      <w:r w:rsidR="000E1144" w:rsidRPr="006F15B9">
        <w:rPr>
          <w:szCs w:val="24"/>
        </w:rPr>
        <w:t> </w:t>
      </w:r>
      <w:r w:rsidR="00A45938" w:rsidRPr="006F15B9">
        <w:rPr>
          <w:szCs w:val="24"/>
        </w:rPr>
        <w:t xml:space="preserve">jednotkovém balení určeném k přímé spotřebě v gramech zaokrouhlené na </w:t>
      </w:r>
      <w:r w:rsidR="00A45938" w:rsidRPr="006F15B9">
        <w:rPr>
          <w:strike/>
          <w:szCs w:val="24"/>
        </w:rPr>
        <w:t>jedno</w:t>
      </w:r>
      <w:r w:rsidR="00A45938" w:rsidRPr="006F15B9">
        <w:rPr>
          <w:szCs w:val="24"/>
        </w:rPr>
        <w:t xml:space="preserve"> </w:t>
      </w:r>
      <w:r w:rsidR="00A45938" w:rsidRPr="006F15B9">
        <w:rPr>
          <w:strike/>
          <w:szCs w:val="24"/>
        </w:rPr>
        <w:t>desetinné místo</w:t>
      </w:r>
      <w:r w:rsidR="00444EFA" w:rsidRPr="006F15B9">
        <w:rPr>
          <w:strike/>
          <w:szCs w:val="24"/>
        </w:rPr>
        <w:t>; toto množství se</w:t>
      </w:r>
      <w:r w:rsidR="00C97B68" w:rsidRPr="006F15B9">
        <w:rPr>
          <w:strike/>
          <w:szCs w:val="24"/>
        </w:rPr>
        <w:t> </w:t>
      </w:r>
      <w:r w:rsidR="00444EFA" w:rsidRPr="006F15B9">
        <w:rPr>
          <w:strike/>
          <w:szCs w:val="24"/>
        </w:rPr>
        <w:t>uvede s přesností na jedno desetinné místo</w:t>
      </w:r>
      <w:r w:rsidR="00244F0B" w:rsidRPr="006F15B9">
        <w:rPr>
          <w:strike/>
          <w:szCs w:val="24"/>
        </w:rPr>
        <w:t>,</w:t>
      </w:r>
      <w:r w:rsidR="003931DD" w:rsidRPr="006F15B9">
        <w:rPr>
          <w:b/>
          <w:szCs w:val="24"/>
        </w:rPr>
        <w:t xml:space="preserve"> 1 desetinné místo</w:t>
      </w:r>
      <w:r w:rsidR="005D3292" w:rsidRPr="006F15B9">
        <w:rPr>
          <w:szCs w:val="24"/>
        </w:rPr>
        <w:t xml:space="preserve"> a</w:t>
      </w:r>
    </w:p>
    <w:p w14:paraId="06633DAD" w14:textId="7FFF9DAF" w:rsidR="00A45938" w:rsidRPr="006F15B9" w:rsidRDefault="00081852" w:rsidP="00045C07">
      <w:pPr>
        <w:pStyle w:val="Textbodu"/>
        <w:numPr>
          <w:ilvl w:val="0"/>
          <w:numId w:val="0"/>
        </w:numPr>
        <w:ind w:left="850" w:hanging="425"/>
        <w:outlineLvl w:val="9"/>
        <w:rPr>
          <w:szCs w:val="24"/>
        </w:rPr>
      </w:pPr>
      <w:r w:rsidRPr="006F15B9">
        <w:rPr>
          <w:szCs w:val="24"/>
        </w:rPr>
        <w:t>3.</w:t>
      </w:r>
      <w:r w:rsidRPr="006F15B9">
        <w:rPr>
          <w:szCs w:val="24"/>
        </w:rPr>
        <w:tab/>
        <w:t>počet kusů v jednotkovém balení určeném k přímé spotřebě</w:t>
      </w:r>
      <w:r w:rsidR="009F18CF" w:rsidRPr="006F15B9">
        <w:rPr>
          <w:strike/>
          <w:szCs w:val="24"/>
        </w:rPr>
        <w:t>.</w:t>
      </w:r>
      <w:r w:rsidR="00F57DCE" w:rsidRPr="006F15B9">
        <w:rPr>
          <w:b/>
          <w:szCs w:val="24"/>
        </w:rPr>
        <w:t>,</w:t>
      </w:r>
    </w:p>
    <w:p w14:paraId="2841B8B1" w14:textId="77777777" w:rsidR="00461B0A" w:rsidRPr="006F15B9" w:rsidRDefault="00461B0A" w:rsidP="00280D4F">
      <w:pPr>
        <w:pStyle w:val="Textpsmene"/>
        <w:numPr>
          <w:ilvl w:val="0"/>
          <w:numId w:val="0"/>
        </w:numPr>
        <w:ind w:left="425" w:hanging="425"/>
        <w:outlineLvl w:val="9"/>
        <w:rPr>
          <w:b/>
          <w:szCs w:val="24"/>
        </w:rPr>
      </w:pPr>
      <w:r w:rsidRPr="006F15B9">
        <w:rPr>
          <w:b/>
          <w:szCs w:val="24"/>
        </w:rPr>
        <w:t>e)</w:t>
      </w:r>
      <w:r w:rsidR="00854841" w:rsidRPr="006F15B9">
        <w:rPr>
          <w:b/>
          <w:szCs w:val="24"/>
        </w:rPr>
        <w:tab/>
      </w:r>
      <w:r w:rsidRPr="006F15B9">
        <w:rPr>
          <w:b/>
          <w:szCs w:val="24"/>
        </w:rPr>
        <w:t>v případě ostatního tabákového výrobku</w:t>
      </w:r>
    </w:p>
    <w:p w14:paraId="7C572388" w14:textId="77777777" w:rsidR="00461B0A" w:rsidRPr="006F15B9" w:rsidRDefault="00854841" w:rsidP="00280D4F">
      <w:pPr>
        <w:pStyle w:val="Textbodu"/>
        <w:numPr>
          <w:ilvl w:val="0"/>
          <w:numId w:val="0"/>
        </w:numPr>
        <w:ind w:left="850" w:hanging="425"/>
        <w:outlineLvl w:val="9"/>
        <w:rPr>
          <w:b/>
          <w:szCs w:val="24"/>
        </w:rPr>
      </w:pPr>
      <w:r w:rsidRPr="006F15B9">
        <w:rPr>
          <w:b/>
          <w:szCs w:val="24"/>
        </w:rPr>
        <w:t>1.</w:t>
      </w:r>
      <w:r w:rsidRPr="006F15B9">
        <w:rPr>
          <w:b/>
          <w:szCs w:val="24"/>
        </w:rPr>
        <w:tab/>
      </w:r>
      <w:r w:rsidR="00461B0A" w:rsidRPr="006F15B9">
        <w:rPr>
          <w:b/>
          <w:szCs w:val="24"/>
        </w:rPr>
        <w:t>velké písmeno abecedy charakterizující sazbu spotřební daně,</w:t>
      </w:r>
    </w:p>
    <w:p w14:paraId="35FB1251" w14:textId="59253F16" w:rsidR="00854841" w:rsidRPr="006F15B9" w:rsidRDefault="00854841" w:rsidP="00280D4F">
      <w:pPr>
        <w:pStyle w:val="Textbodu"/>
        <w:numPr>
          <w:ilvl w:val="0"/>
          <w:numId w:val="0"/>
        </w:numPr>
        <w:ind w:left="851" w:hanging="426"/>
        <w:outlineLvl w:val="9"/>
        <w:rPr>
          <w:b/>
          <w:szCs w:val="24"/>
        </w:rPr>
      </w:pPr>
      <w:r w:rsidRPr="006F15B9">
        <w:rPr>
          <w:b/>
          <w:szCs w:val="24"/>
        </w:rPr>
        <w:t>2.</w:t>
      </w:r>
      <w:r w:rsidRPr="006F15B9">
        <w:rPr>
          <w:b/>
          <w:szCs w:val="24"/>
        </w:rPr>
        <w:tab/>
      </w:r>
      <w:r w:rsidR="0000477F" w:rsidRPr="006F15B9">
        <w:rPr>
          <w:b/>
          <w:szCs w:val="24"/>
        </w:rPr>
        <w:t xml:space="preserve">množství ostatního tabákového výrobku v jednotkovém balení určeném </w:t>
      </w:r>
      <w:r w:rsidR="00FA7C5F" w:rsidRPr="006F15B9">
        <w:rPr>
          <w:b/>
          <w:szCs w:val="24"/>
        </w:rPr>
        <w:t>k přímé spotřebě</w:t>
      </w:r>
      <w:r w:rsidR="0000477F" w:rsidRPr="006F15B9">
        <w:rPr>
          <w:b/>
          <w:szCs w:val="24"/>
        </w:rPr>
        <w:t xml:space="preserve"> vyjádřené v gramech zaokrouhlené na </w:t>
      </w:r>
      <w:r w:rsidR="00B02887" w:rsidRPr="006F15B9">
        <w:rPr>
          <w:b/>
          <w:szCs w:val="24"/>
        </w:rPr>
        <w:t>1</w:t>
      </w:r>
      <w:r w:rsidR="0000477F" w:rsidRPr="006F15B9">
        <w:rPr>
          <w:b/>
          <w:szCs w:val="24"/>
        </w:rPr>
        <w:t xml:space="preserve"> desetinné místo</w:t>
      </w:r>
      <w:r w:rsidR="00D1066B" w:rsidRPr="006F15B9">
        <w:rPr>
          <w:b/>
          <w:szCs w:val="24"/>
        </w:rPr>
        <w:t xml:space="preserve"> a</w:t>
      </w:r>
    </w:p>
    <w:p w14:paraId="7BFA7547" w14:textId="47068224" w:rsidR="00461B0A" w:rsidRPr="006F15B9" w:rsidRDefault="00461B0A" w:rsidP="00280D4F">
      <w:pPr>
        <w:pStyle w:val="Textbodu"/>
        <w:numPr>
          <w:ilvl w:val="0"/>
          <w:numId w:val="0"/>
        </w:numPr>
        <w:ind w:left="851" w:hanging="426"/>
        <w:outlineLvl w:val="9"/>
        <w:rPr>
          <w:b/>
          <w:szCs w:val="24"/>
        </w:rPr>
      </w:pPr>
      <w:r w:rsidRPr="006F15B9">
        <w:rPr>
          <w:b/>
          <w:szCs w:val="24"/>
        </w:rPr>
        <w:t>3.</w:t>
      </w:r>
      <w:r w:rsidRPr="006F15B9">
        <w:rPr>
          <w:b/>
          <w:szCs w:val="24"/>
        </w:rPr>
        <w:tab/>
        <w:t>písmeno</w:t>
      </w:r>
      <w:r w:rsidR="00C82EA8" w:rsidRPr="006F15B9">
        <w:rPr>
          <w:b/>
          <w:szCs w:val="24"/>
        </w:rPr>
        <w:t xml:space="preserve"> označující druh výrobku</w:t>
      </w:r>
      <w:r w:rsidRPr="006F15B9">
        <w:rPr>
          <w:b/>
          <w:szCs w:val="24"/>
        </w:rPr>
        <w:t xml:space="preserve"> „O“,</w:t>
      </w:r>
    </w:p>
    <w:p w14:paraId="52722C6A" w14:textId="04F209CF" w:rsidR="00854841" w:rsidRPr="006F15B9" w:rsidRDefault="00854841" w:rsidP="00280D4F">
      <w:pPr>
        <w:pStyle w:val="Textpsmene"/>
        <w:numPr>
          <w:ilvl w:val="0"/>
          <w:numId w:val="0"/>
        </w:numPr>
        <w:ind w:left="425" w:hanging="425"/>
        <w:outlineLvl w:val="9"/>
        <w:rPr>
          <w:b/>
          <w:szCs w:val="24"/>
        </w:rPr>
      </w:pPr>
      <w:r w:rsidRPr="006F15B9">
        <w:rPr>
          <w:b/>
          <w:szCs w:val="24"/>
        </w:rPr>
        <w:t>f)</w:t>
      </w:r>
      <w:r w:rsidRPr="006F15B9">
        <w:rPr>
          <w:b/>
          <w:szCs w:val="24"/>
        </w:rPr>
        <w:tab/>
        <w:t>v případě náplně do elektronické cigarety</w:t>
      </w:r>
    </w:p>
    <w:p w14:paraId="011EAFA9" w14:textId="1340C77C" w:rsidR="00854841" w:rsidRPr="006F15B9" w:rsidRDefault="00854841" w:rsidP="00280D4F">
      <w:pPr>
        <w:pStyle w:val="Textbodu"/>
        <w:numPr>
          <w:ilvl w:val="0"/>
          <w:numId w:val="0"/>
        </w:numPr>
        <w:ind w:left="851" w:hanging="426"/>
        <w:outlineLvl w:val="9"/>
        <w:rPr>
          <w:b/>
          <w:szCs w:val="24"/>
        </w:rPr>
      </w:pPr>
      <w:r w:rsidRPr="006F15B9">
        <w:rPr>
          <w:b/>
          <w:szCs w:val="24"/>
        </w:rPr>
        <w:t>1.</w:t>
      </w:r>
      <w:r w:rsidRPr="006F15B9">
        <w:rPr>
          <w:b/>
          <w:szCs w:val="24"/>
        </w:rPr>
        <w:tab/>
        <w:t>velké písmeno abecedy charak</w:t>
      </w:r>
      <w:r w:rsidR="00F419A3" w:rsidRPr="006F15B9">
        <w:rPr>
          <w:b/>
          <w:szCs w:val="24"/>
        </w:rPr>
        <w:t>terizující sazbu spotřební daně</w:t>
      </w:r>
      <w:r w:rsidR="00D1066B" w:rsidRPr="006F15B9">
        <w:rPr>
          <w:b/>
          <w:szCs w:val="24"/>
        </w:rPr>
        <w:t xml:space="preserve"> a</w:t>
      </w:r>
    </w:p>
    <w:p w14:paraId="11458F02" w14:textId="546F035E" w:rsidR="00461B0A" w:rsidRPr="006F15B9" w:rsidRDefault="00854841" w:rsidP="00280D4F">
      <w:pPr>
        <w:pStyle w:val="Textbodu"/>
        <w:numPr>
          <w:ilvl w:val="0"/>
          <w:numId w:val="0"/>
        </w:numPr>
        <w:ind w:left="851" w:hanging="426"/>
        <w:outlineLvl w:val="9"/>
        <w:rPr>
          <w:b/>
          <w:szCs w:val="24"/>
        </w:rPr>
      </w:pPr>
      <w:r w:rsidRPr="006F15B9">
        <w:rPr>
          <w:b/>
          <w:szCs w:val="24"/>
        </w:rPr>
        <w:t>2.</w:t>
      </w:r>
      <w:r w:rsidRPr="006F15B9">
        <w:rPr>
          <w:b/>
          <w:szCs w:val="24"/>
        </w:rPr>
        <w:tab/>
      </w:r>
      <w:r w:rsidR="00C82EA8" w:rsidRPr="006F15B9">
        <w:rPr>
          <w:b/>
          <w:szCs w:val="24"/>
        </w:rPr>
        <w:t xml:space="preserve">množství náplně do elektronické cigarety v jednotkovém balení určeném </w:t>
      </w:r>
      <w:r w:rsidR="00F920D4" w:rsidRPr="006F15B9">
        <w:rPr>
          <w:b/>
          <w:szCs w:val="24"/>
        </w:rPr>
        <w:t>k přímé spotřebě</w:t>
      </w:r>
      <w:r w:rsidR="00C82EA8" w:rsidRPr="006F15B9">
        <w:rPr>
          <w:b/>
          <w:szCs w:val="24"/>
        </w:rPr>
        <w:t xml:space="preserve"> vyjádřené v mililitrech zaokrouhlené na </w:t>
      </w:r>
      <w:r w:rsidR="00B02887" w:rsidRPr="006F15B9">
        <w:rPr>
          <w:b/>
          <w:szCs w:val="24"/>
        </w:rPr>
        <w:t>1</w:t>
      </w:r>
      <w:r w:rsidR="00C82EA8" w:rsidRPr="006F15B9">
        <w:rPr>
          <w:b/>
          <w:szCs w:val="24"/>
        </w:rPr>
        <w:t xml:space="preserve"> desetinné místo</w:t>
      </w:r>
      <w:r w:rsidR="00D1066B" w:rsidRPr="006F15B9">
        <w:rPr>
          <w:b/>
          <w:szCs w:val="24"/>
        </w:rPr>
        <w:t>,</w:t>
      </w:r>
    </w:p>
    <w:p w14:paraId="348C0470" w14:textId="77777777" w:rsidR="009016AE" w:rsidRPr="006F15B9" w:rsidRDefault="009016AE" w:rsidP="00280D4F">
      <w:pPr>
        <w:pStyle w:val="Textpsmene"/>
        <w:numPr>
          <w:ilvl w:val="0"/>
          <w:numId w:val="0"/>
        </w:numPr>
        <w:ind w:left="425" w:hanging="425"/>
        <w:outlineLvl w:val="9"/>
        <w:rPr>
          <w:b/>
          <w:szCs w:val="24"/>
        </w:rPr>
      </w:pPr>
      <w:r w:rsidRPr="006F15B9">
        <w:rPr>
          <w:b/>
          <w:szCs w:val="24"/>
        </w:rPr>
        <w:t>g)</w:t>
      </w:r>
      <w:r w:rsidRPr="006F15B9">
        <w:rPr>
          <w:b/>
          <w:szCs w:val="24"/>
        </w:rPr>
        <w:tab/>
        <w:t>v případě nikotinového sáčku</w:t>
      </w:r>
    </w:p>
    <w:p w14:paraId="7A931151" w14:textId="77777777" w:rsidR="009016AE" w:rsidRPr="006F15B9" w:rsidRDefault="009016AE" w:rsidP="00280D4F">
      <w:pPr>
        <w:pStyle w:val="Textbodu"/>
        <w:numPr>
          <w:ilvl w:val="0"/>
          <w:numId w:val="0"/>
        </w:numPr>
        <w:ind w:left="851" w:hanging="426"/>
        <w:outlineLvl w:val="9"/>
        <w:rPr>
          <w:b/>
          <w:szCs w:val="24"/>
        </w:rPr>
      </w:pPr>
      <w:r w:rsidRPr="006F15B9">
        <w:rPr>
          <w:b/>
          <w:szCs w:val="24"/>
        </w:rPr>
        <w:t>1.</w:t>
      </w:r>
      <w:r w:rsidRPr="006F15B9">
        <w:rPr>
          <w:b/>
          <w:szCs w:val="24"/>
        </w:rPr>
        <w:tab/>
        <w:t>velké písmeno abecedy charakterizující sazbu spotřební daně,</w:t>
      </w:r>
    </w:p>
    <w:p w14:paraId="770C43B3" w14:textId="743CE265" w:rsidR="009016AE" w:rsidRPr="006F15B9" w:rsidRDefault="009016AE" w:rsidP="00280D4F">
      <w:pPr>
        <w:pStyle w:val="Textbodu"/>
        <w:numPr>
          <w:ilvl w:val="0"/>
          <w:numId w:val="0"/>
        </w:numPr>
        <w:ind w:left="851" w:hanging="426"/>
        <w:outlineLvl w:val="9"/>
        <w:rPr>
          <w:b/>
          <w:szCs w:val="24"/>
        </w:rPr>
      </w:pPr>
      <w:r w:rsidRPr="006F15B9">
        <w:rPr>
          <w:b/>
          <w:szCs w:val="24"/>
        </w:rPr>
        <w:t>2.</w:t>
      </w:r>
      <w:r w:rsidRPr="006F15B9">
        <w:rPr>
          <w:b/>
          <w:szCs w:val="24"/>
        </w:rPr>
        <w:tab/>
      </w:r>
      <w:r w:rsidR="00C82EA8" w:rsidRPr="006F15B9">
        <w:rPr>
          <w:b/>
          <w:szCs w:val="24"/>
        </w:rPr>
        <w:t xml:space="preserve">množství nikotinového sáčku obsažené v jednotkovém balení určeném </w:t>
      </w:r>
      <w:r w:rsidR="00F920D4" w:rsidRPr="006F15B9">
        <w:rPr>
          <w:b/>
          <w:szCs w:val="24"/>
        </w:rPr>
        <w:t xml:space="preserve">k přímé spotřebě </w:t>
      </w:r>
      <w:r w:rsidR="00C82EA8" w:rsidRPr="006F15B9">
        <w:rPr>
          <w:b/>
          <w:szCs w:val="24"/>
        </w:rPr>
        <w:t>vyjádřené v gramech zaokrouhlené na 1 desetinné místo</w:t>
      </w:r>
      <w:r w:rsidR="00D1066B" w:rsidRPr="006F15B9">
        <w:rPr>
          <w:b/>
          <w:szCs w:val="24"/>
        </w:rPr>
        <w:t xml:space="preserve"> a</w:t>
      </w:r>
    </w:p>
    <w:p w14:paraId="2C8E2895" w14:textId="4F0D4002" w:rsidR="00854841" w:rsidRPr="006F15B9" w:rsidRDefault="009016AE" w:rsidP="00280D4F">
      <w:pPr>
        <w:pStyle w:val="Textbodu"/>
        <w:numPr>
          <w:ilvl w:val="0"/>
          <w:numId w:val="0"/>
        </w:numPr>
        <w:ind w:left="851" w:hanging="426"/>
        <w:outlineLvl w:val="9"/>
        <w:rPr>
          <w:b/>
          <w:szCs w:val="24"/>
        </w:rPr>
      </w:pPr>
      <w:r w:rsidRPr="006F15B9">
        <w:rPr>
          <w:b/>
          <w:szCs w:val="24"/>
        </w:rPr>
        <w:t>3.</w:t>
      </w:r>
      <w:r w:rsidRPr="006F15B9">
        <w:rPr>
          <w:b/>
          <w:szCs w:val="24"/>
        </w:rPr>
        <w:tab/>
      </w:r>
      <w:r w:rsidR="00D43EB4" w:rsidRPr="006F15B9">
        <w:rPr>
          <w:b/>
          <w:szCs w:val="24"/>
        </w:rPr>
        <w:t>písmeno označující druh výrobku</w:t>
      </w:r>
      <w:r w:rsidRPr="006F15B9">
        <w:rPr>
          <w:b/>
          <w:szCs w:val="24"/>
        </w:rPr>
        <w:t xml:space="preserve"> „S“,</w:t>
      </w:r>
    </w:p>
    <w:p w14:paraId="64B7AE06" w14:textId="141AB524" w:rsidR="004367A7" w:rsidRPr="006F15B9" w:rsidRDefault="004367A7" w:rsidP="00C82C8B">
      <w:pPr>
        <w:pStyle w:val="Textpsmene"/>
        <w:keepNext/>
        <w:numPr>
          <w:ilvl w:val="0"/>
          <w:numId w:val="0"/>
        </w:numPr>
        <w:ind w:left="425" w:hanging="425"/>
        <w:outlineLvl w:val="9"/>
        <w:rPr>
          <w:b/>
          <w:szCs w:val="24"/>
        </w:rPr>
      </w:pPr>
      <w:r w:rsidRPr="006F15B9">
        <w:rPr>
          <w:b/>
          <w:szCs w:val="24"/>
        </w:rPr>
        <w:t>h)</w:t>
      </w:r>
      <w:r w:rsidRPr="006F15B9">
        <w:rPr>
          <w:b/>
          <w:szCs w:val="24"/>
        </w:rPr>
        <w:tab/>
      </w:r>
      <w:r w:rsidR="00C82EA8" w:rsidRPr="006F15B9">
        <w:rPr>
          <w:b/>
          <w:szCs w:val="24"/>
        </w:rPr>
        <w:t>v případě</w:t>
      </w:r>
      <w:r w:rsidRPr="006F15B9">
        <w:rPr>
          <w:b/>
          <w:szCs w:val="24"/>
        </w:rPr>
        <w:t xml:space="preserve"> ostatního nikotinového výrobku</w:t>
      </w:r>
    </w:p>
    <w:p w14:paraId="759C0A79" w14:textId="77777777" w:rsidR="004367A7" w:rsidRPr="006F15B9" w:rsidRDefault="004367A7" w:rsidP="00971EC9">
      <w:pPr>
        <w:pStyle w:val="Textbodu"/>
        <w:numPr>
          <w:ilvl w:val="0"/>
          <w:numId w:val="0"/>
        </w:numPr>
        <w:ind w:left="850" w:hanging="425"/>
        <w:outlineLvl w:val="9"/>
        <w:rPr>
          <w:b/>
          <w:szCs w:val="24"/>
        </w:rPr>
      </w:pPr>
      <w:r w:rsidRPr="006F15B9">
        <w:rPr>
          <w:b/>
          <w:szCs w:val="24"/>
        </w:rPr>
        <w:t>1.</w:t>
      </w:r>
      <w:r w:rsidRPr="006F15B9">
        <w:rPr>
          <w:b/>
          <w:szCs w:val="24"/>
        </w:rPr>
        <w:tab/>
        <w:t>velké písmeno abecedy charakterizující sazbu spotřební daně,</w:t>
      </w:r>
    </w:p>
    <w:p w14:paraId="7E4AAC2E" w14:textId="72E1F3FA" w:rsidR="004367A7" w:rsidRPr="006F15B9" w:rsidRDefault="004367A7" w:rsidP="00971EC9">
      <w:pPr>
        <w:pStyle w:val="Textbodu"/>
        <w:numPr>
          <w:ilvl w:val="0"/>
          <w:numId w:val="0"/>
        </w:numPr>
        <w:ind w:left="850" w:hanging="425"/>
        <w:outlineLvl w:val="9"/>
        <w:rPr>
          <w:b/>
          <w:szCs w:val="24"/>
        </w:rPr>
      </w:pPr>
      <w:r w:rsidRPr="006F15B9">
        <w:rPr>
          <w:b/>
          <w:szCs w:val="24"/>
        </w:rPr>
        <w:t>2.</w:t>
      </w:r>
      <w:r w:rsidRPr="006F15B9">
        <w:rPr>
          <w:b/>
          <w:szCs w:val="24"/>
        </w:rPr>
        <w:tab/>
      </w:r>
      <w:r w:rsidR="00C82EA8" w:rsidRPr="006F15B9">
        <w:rPr>
          <w:b/>
          <w:szCs w:val="24"/>
        </w:rPr>
        <w:t xml:space="preserve">množství ostatního nikotinového výrobku obsažené v jednotkovém balení určeném </w:t>
      </w:r>
      <w:r w:rsidR="00F920D4" w:rsidRPr="006F15B9">
        <w:rPr>
          <w:b/>
          <w:szCs w:val="24"/>
        </w:rPr>
        <w:t xml:space="preserve">k přímé spotřebě </w:t>
      </w:r>
      <w:r w:rsidR="00C82EA8" w:rsidRPr="006F15B9">
        <w:rPr>
          <w:b/>
          <w:szCs w:val="24"/>
        </w:rPr>
        <w:t>vyjádřené v gramech zaokrouhlené na 1 desetinné místo</w:t>
      </w:r>
      <w:r w:rsidR="00D1066B" w:rsidRPr="006F15B9">
        <w:rPr>
          <w:b/>
          <w:szCs w:val="24"/>
        </w:rPr>
        <w:t xml:space="preserve"> a</w:t>
      </w:r>
    </w:p>
    <w:p w14:paraId="11BC5407" w14:textId="73F6C072" w:rsidR="004367A7" w:rsidRPr="006F15B9" w:rsidRDefault="004367A7" w:rsidP="00971EC9">
      <w:pPr>
        <w:pStyle w:val="Textbodu"/>
        <w:numPr>
          <w:ilvl w:val="0"/>
          <w:numId w:val="0"/>
        </w:numPr>
        <w:ind w:left="850" w:hanging="425"/>
        <w:outlineLvl w:val="9"/>
        <w:rPr>
          <w:b/>
          <w:szCs w:val="24"/>
        </w:rPr>
      </w:pPr>
      <w:r w:rsidRPr="006F15B9">
        <w:rPr>
          <w:b/>
          <w:szCs w:val="24"/>
        </w:rPr>
        <w:t>3.</w:t>
      </w:r>
      <w:r w:rsidRPr="006F15B9">
        <w:rPr>
          <w:b/>
          <w:szCs w:val="24"/>
        </w:rPr>
        <w:tab/>
      </w:r>
      <w:r w:rsidR="00D43EB4" w:rsidRPr="006F15B9">
        <w:rPr>
          <w:b/>
          <w:szCs w:val="24"/>
        </w:rPr>
        <w:t>písmeno označující druh výrobku</w:t>
      </w:r>
      <w:r w:rsidR="00D1066B" w:rsidRPr="006F15B9">
        <w:rPr>
          <w:b/>
          <w:szCs w:val="24"/>
        </w:rPr>
        <w:t xml:space="preserve"> „N“.</w:t>
      </w:r>
    </w:p>
    <w:tbl>
      <w:tblPr>
        <w:tblStyle w:val="Mkatabulky"/>
        <w:tblW w:w="9356" w:type="dxa"/>
        <w:tblInd w:w="-147" w:type="dxa"/>
        <w:tblBorders>
          <w:top w:val="dotted" w:sz="12" w:space="0" w:color="7030A0"/>
          <w:left w:val="dotted" w:sz="12" w:space="0" w:color="7030A0"/>
          <w:bottom w:val="dotted" w:sz="12" w:space="0" w:color="7030A0"/>
          <w:right w:val="dotted" w:sz="12" w:space="0" w:color="7030A0"/>
          <w:insideH w:val="dotted" w:sz="12" w:space="0" w:color="7030A0"/>
          <w:insideV w:val="dotted" w:sz="12" w:space="0" w:color="7030A0"/>
        </w:tblBorders>
        <w:tblLook w:val="04A0" w:firstRow="1" w:lastRow="0" w:firstColumn="1" w:lastColumn="0" w:noHBand="0" w:noVBand="1"/>
      </w:tblPr>
      <w:tblGrid>
        <w:gridCol w:w="9356"/>
      </w:tblGrid>
      <w:tr w:rsidR="00F57DCE" w:rsidRPr="00F57DCE" w14:paraId="1273A3BA" w14:textId="77777777" w:rsidTr="006F15B9">
        <w:trPr>
          <w:trHeight w:val="8122"/>
        </w:trPr>
        <w:tc>
          <w:tcPr>
            <w:tcW w:w="9356" w:type="dxa"/>
          </w:tcPr>
          <w:p w14:paraId="15972627" w14:textId="41625272" w:rsidR="003E03DB" w:rsidRPr="00C82C8B" w:rsidRDefault="00F41120" w:rsidP="00C82C8B">
            <w:pPr>
              <w:pStyle w:val="Textpsmene"/>
              <w:keepNext/>
              <w:numPr>
                <w:ilvl w:val="0"/>
                <w:numId w:val="0"/>
              </w:numPr>
              <w:ind w:left="425" w:hanging="425"/>
              <w:outlineLvl w:val="9"/>
              <w:rPr>
                <w:b/>
                <w:color w:val="7030A0"/>
                <w:szCs w:val="24"/>
              </w:rPr>
            </w:pPr>
            <w:r w:rsidRPr="00C82C8B">
              <w:rPr>
                <w:b/>
                <w:color w:val="7030A0"/>
                <w:szCs w:val="24"/>
              </w:rPr>
              <w:lastRenderedPageBreak/>
              <w:t>d</w:t>
            </w:r>
            <w:r w:rsidR="003E03DB" w:rsidRPr="00C82C8B">
              <w:rPr>
                <w:b/>
                <w:color w:val="7030A0"/>
                <w:szCs w:val="24"/>
              </w:rPr>
              <w:t>)</w:t>
            </w:r>
            <w:r w:rsidR="003E03DB" w:rsidRPr="00C82C8B">
              <w:rPr>
                <w:b/>
                <w:color w:val="7030A0"/>
                <w:szCs w:val="24"/>
              </w:rPr>
              <w:tab/>
              <w:t>v případě tabáku do vodní dýmky</w:t>
            </w:r>
          </w:p>
          <w:p w14:paraId="629F50E0" w14:textId="7DCF54D4" w:rsidR="003E03DB" w:rsidRPr="00C82C8B" w:rsidRDefault="003E03DB">
            <w:pPr>
              <w:pStyle w:val="Textbodu"/>
              <w:numPr>
                <w:ilvl w:val="0"/>
                <w:numId w:val="0"/>
              </w:numPr>
              <w:ind w:left="850" w:hanging="425"/>
              <w:outlineLvl w:val="9"/>
              <w:rPr>
                <w:b/>
                <w:color w:val="7030A0"/>
                <w:szCs w:val="24"/>
              </w:rPr>
            </w:pPr>
            <w:r w:rsidRPr="00C82C8B">
              <w:rPr>
                <w:b/>
                <w:color w:val="7030A0"/>
                <w:szCs w:val="24"/>
              </w:rPr>
              <w:t>1.</w:t>
            </w:r>
            <w:r w:rsidR="00470780" w:rsidRPr="00C82C8B">
              <w:rPr>
                <w:szCs w:val="24"/>
              </w:rPr>
              <w:tab/>
            </w:r>
            <w:r w:rsidRPr="00C82C8B">
              <w:rPr>
                <w:b/>
                <w:color w:val="7030A0"/>
                <w:szCs w:val="24"/>
              </w:rPr>
              <w:t>velké písmeno abecedy charakterizující sazbu spotřební daně,</w:t>
            </w:r>
          </w:p>
          <w:p w14:paraId="14EE8FBF" w14:textId="6159B70D" w:rsidR="003E03DB" w:rsidRPr="00C82C8B" w:rsidRDefault="003E03DB">
            <w:pPr>
              <w:pStyle w:val="Textbodu"/>
              <w:numPr>
                <w:ilvl w:val="0"/>
                <w:numId w:val="0"/>
              </w:numPr>
              <w:ind w:left="850" w:hanging="425"/>
              <w:outlineLvl w:val="9"/>
              <w:rPr>
                <w:b/>
                <w:color w:val="7030A0"/>
                <w:szCs w:val="24"/>
              </w:rPr>
            </w:pPr>
            <w:r w:rsidRPr="00C82C8B">
              <w:rPr>
                <w:b/>
                <w:color w:val="7030A0"/>
                <w:szCs w:val="24"/>
              </w:rPr>
              <w:t>2.</w:t>
            </w:r>
            <w:r w:rsidR="00470780" w:rsidRPr="00C82C8B">
              <w:rPr>
                <w:szCs w:val="24"/>
              </w:rPr>
              <w:tab/>
            </w:r>
            <w:r w:rsidR="00470780" w:rsidRPr="00470780">
              <w:rPr>
                <w:b/>
                <w:color w:val="7030A0"/>
                <w:szCs w:val="24"/>
              </w:rPr>
              <w:t xml:space="preserve">množství tabáku </w:t>
            </w:r>
            <w:r w:rsidR="00470780">
              <w:rPr>
                <w:b/>
                <w:color w:val="7030A0"/>
                <w:szCs w:val="24"/>
              </w:rPr>
              <w:t xml:space="preserve">do vodní dýmky </w:t>
            </w:r>
            <w:r w:rsidR="00470780" w:rsidRPr="00470780">
              <w:rPr>
                <w:b/>
                <w:color w:val="7030A0"/>
                <w:szCs w:val="24"/>
              </w:rPr>
              <w:t xml:space="preserve">v jednotkovém balení určeném </w:t>
            </w:r>
            <w:r w:rsidR="00F920D4" w:rsidRPr="00F920D4">
              <w:rPr>
                <w:b/>
                <w:color w:val="7030A0"/>
                <w:szCs w:val="24"/>
              </w:rPr>
              <w:t>k přímé spotřebě</w:t>
            </w:r>
            <w:r w:rsidR="00470780" w:rsidRPr="00470780">
              <w:rPr>
                <w:b/>
                <w:color w:val="7030A0"/>
                <w:szCs w:val="24"/>
              </w:rPr>
              <w:t xml:space="preserve"> v gramech</w:t>
            </w:r>
            <w:r w:rsidR="00D1066B">
              <w:rPr>
                <w:b/>
                <w:color w:val="7030A0"/>
                <w:szCs w:val="24"/>
              </w:rPr>
              <w:t xml:space="preserve"> a</w:t>
            </w:r>
          </w:p>
          <w:p w14:paraId="1F0D5B38" w14:textId="54BC181E" w:rsidR="003E03DB" w:rsidRPr="00C82C8B" w:rsidRDefault="003E03DB">
            <w:pPr>
              <w:pStyle w:val="Textbodu"/>
              <w:numPr>
                <w:ilvl w:val="0"/>
                <w:numId w:val="0"/>
              </w:numPr>
              <w:ind w:left="850" w:hanging="425"/>
              <w:outlineLvl w:val="9"/>
              <w:rPr>
                <w:b/>
                <w:color w:val="7030A0"/>
                <w:szCs w:val="24"/>
              </w:rPr>
            </w:pPr>
            <w:r w:rsidRPr="00C82C8B">
              <w:rPr>
                <w:b/>
                <w:color w:val="7030A0"/>
                <w:szCs w:val="24"/>
              </w:rPr>
              <w:t>3.</w:t>
            </w:r>
            <w:r w:rsidR="00470780" w:rsidRPr="00C82C8B">
              <w:rPr>
                <w:szCs w:val="24"/>
              </w:rPr>
              <w:tab/>
            </w:r>
            <w:r w:rsidR="00D43EB4" w:rsidRPr="00D43EB4">
              <w:rPr>
                <w:b/>
                <w:color w:val="7030A0"/>
                <w:szCs w:val="24"/>
              </w:rPr>
              <w:t>písmeno označující druh výrobku</w:t>
            </w:r>
            <w:r w:rsidRPr="00C82C8B">
              <w:rPr>
                <w:b/>
                <w:color w:val="7030A0"/>
                <w:szCs w:val="24"/>
              </w:rPr>
              <w:t xml:space="preserve"> „V“,</w:t>
            </w:r>
          </w:p>
          <w:p w14:paraId="5E713C19" w14:textId="7449D34F" w:rsidR="003E03DB" w:rsidRPr="00C82C8B" w:rsidRDefault="00F41120" w:rsidP="00C82C8B">
            <w:pPr>
              <w:pStyle w:val="Textpsmene"/>
              <w:keepNext/>
              <w:numPr>
                <w:ilvl w:val="0"/>
                <w:numId w:val="0"/>
              </w:numPr>
              <w:ind w:left="425" w:hanging="425"/>
              <w:outlineLvl w:val="9"/>
              <w:rPr>
                <w:szCs w:val="24"/>
              </w:rPr>
            </w:pPr>
            <w:r w:rsidRPr="00C82C8B">
              <w:rPr>
                <w:strike/>
                <w:color w:val="7030A0"/>
                <w:szCs w:val="24"/>
              </w:rPr>
              <w:t>d</w:t>
            </w:r>
            <w:r w:rsidR="00C07532" w:rsidRPr="00C82C8B">
              <w:rPr>
                <w:strike/>
                <w:color w:val="7030A0"/>
                <w:szCs w:val="24"/>
              </w:rPr>
              <w:t>)</w:t>
            </w:r>
            <w:r w:rsidR="00C07532" w:rsidRPr="00C82C8B">
              <w:rPr>
                <w:color w:val="7030A0"/>
                <w:szCs w:val="24"/>
              </w:rPr>
              <w:t xml:space="preserve"> </w:t>
            </w:r>
            <w:r w:rsidRPr="00C82C8B">
              <w:rPr>
                <w:b/>
                <w:color w:val="7030A0"/>
                <w:szCs w:val="24"/>
              </w:rPr>
              <w:t>e</w:t>
            </w:r>
            <w:r w:rsidR="00C07532" w:rsidRPr="00C82C8B">
              <w:rPr>
                <w:b/>
                <w:color w:val="7030A0"/>
                <w:szCs w:val="24"/>
              </w:rPr>
              <w:t>)</w:t>
            </w:r>
            <w:r w:rsidR="00C07532" w:rsidRPr="00C82C8B">
              <w:rPr>
                <w:color w:val="7030A0"/>
                <w:szCs w:val="24"/>
              </w:rPr>
              <w:tab/>
            </w:r>
            <w:r w:rsidR="003E03DB" w:rsidRPr="00C82C8B">
              <w:rPr>
                <w:szCs w:val="24"/>
              </w:rPr>
              <w:t>v případě zahřívaných tabákových výrobků</w:t>
            </w:r>
          </w:p>
          <w:p w14:paraId="391B733C" w14:textId="77777777" w:rsidR="003E03DB" w:rsidRPr="00C82C8B" w:rsidRDefault="003E03DB">
            <w:pPr>
              <w:pStyle w:val="Textbodu"/>
              <w:numPr>
                <w:ilvl w:val="0"/>
                <w:numId w:val="0"/>
              </w:numPr>
              <w:ind w:left="850" w:hanging="425"/>
              <w:outlineLvl w:val="9"/>
              <w:rPr>
                <w:szCs w:val="24"/>
              </w:rPr>
            </w:pPr>
            <w:r w:rsidRPr="00C82C8B">
              <w:rPr>
                <w:szCs w:val="24"/>
              </w:rPr>
              <w:t>1.</w:t>
            </w:r>
            <w:r w:rsidRPr="00C82C8B">
              <w:rPr>
                <w:szCs w:val="24"/>
              </w:rPr>
              <w:tab/>
              <w:t>velké písmeno abecedy charakterizující sazbu spotřební daně,</w:t>
            </w:r>
          </w:p>
          <w:p w14:paraId="6D208AB4" w14:textId="49D06A07" w:rsidR="003E03DB" w:rsidRPr="00C82C8B" w:rsidRDefault="003E03DB">
            <w:pPr>
              <w:pStyle w:val="Textbodu"/>
              <w:numPr>
                <w:ilvl w:val="0"/>
                <w:numId w:val="0"/>
              </w:numPr>
              <w:ind w:left="850" w:hanging="425"/>
              <w:outlineLvl w:val="9"/>
              <w:rPr>
                <w:szCs w:val="24"/>
              </w:rPr>
            </w:pPr>
            <w:r w:rsidRPr="00C82C8B">
              <w:rPr>
                <w:szCs w:val="24"/>
              </w:rPr>
              <w:t>2.</w:t>
            </w:r>
            <w:r w:rsidRPr="00C82C8B">
              <w:rPr>
                <w:szCs w:val="24"/>
              </w:rPr>
              <w:tab/>
            </w:r>
            <w:r w:rsidRPr="006F15B9">
              <w:rPr>
                <w:szCs w:val="24"/>
              </w:rPr>
              <w:t xml:space="preserve">množství </w:t>
            </w:r>
            <w:r w:rsidR="007C772A" w:rsidRPr="006F15B9">
              <w:rPr>
                <w:szCs w:val="24"/>
              </w:rPr>
              <w:t>náplně</w:t>
            </w:r>
            <w:r w:rsidRPr="006F15B9">
              <w:rPr>
                <w:szCs w:val="24"/>
              </w:rPr>
              <w:t xml:space="preserve"> </w:t>
            </w:r>
            <w:r w:rsidR="006819F3" w:rsidRPr="006F15B9">
              <w:rPr>
                <w:szCs w:val="24"/>
              </w:rPr>
              <w:t xml:space="preserve">obsažené </w:t>
            </w:r>
            <w:r w:rsidRPr="006F15B9">
              <w:rPr>
                <w:szCs w:val="24"/>
              </w:rPr>
              <w:t xml:space="preserve">v zahřívaných tabákových </w:t>
            </w:r>
            <w:r w:rsidRPr="00C82C8B">
              <w:rPr>
                <w:szCs w:val="24"/>
              </w:rPr>
              <w:t>výrobcích v jednotkovém balení určeném k</w:t>
            </w:r>
            <w:r w:rsidR="00F57DCE" w:rsidRPr="00C82C8B">
              <w:rPr>
                <w:szCs w:val="24"/>
              </w:rPr>
              <w:t> </w:t>
            </w:r>
            <w:r w:rsidRPr="00C82C8B">
              <w:rPr>
                <w:szCs w:val="24"/>
              </w:rPr>
              <w:t xml:space="preserve">přímé spotřebě v gramech zaokrouhlené na </w:t>
            </w:r>
            <w:r w:rsidR="00391911">
              <w:rPr>
                <w:szCs w:val="24"/>
              </w:rPr>
              <w:t>1</w:t>
            </w:r>
            <w:r w:rsidRPr="00C82C8B">
              <w:rPr>
                <w:szCs w:val="24"/>
              </w:rPr>
              <w:t xml:space="preserve"> desetinné místo a</w:t>
            </w:r>
          </w:p>
          <w:p w14:paraId="1476074A" w14:textId="77777777" w:rsidR="003E03DB" w:rsidRPr="00C82C8B" w:rsidRDefault="003E03DB">
            <w:pPr>
              <w:pStyle w:val="Textbodu"/>
              <w:numPr>
                <w:ilvl w:val="0"/>
                <w:numId w:val="0"/>
              </w:numPr>
              <w:ind w:left="850" w:hanging="425"/>
              <w:outlineLvl w:val="9"/>
              <w:rPr>
                <w:szCs w:val="24"/>
              </w:rPr>
            </w:pPr>
            <w:r w:rsidRPr="00C82C8B">
              <w:rPr>
                <w:szCs w:val="24"/>
              </w:rPr>
              <w:t>3.</w:t>
            </w:r>
            <w:r w:rsidRPr="00C82C8B">
              <w:rPr>
                <w:szCs w:val="24"/>
              </w:rPr>
              <w:tab/>
              <w:t>počet kusů v jednotkovém balení určeném k přímé spotřebě.</w:t>
            </w:r>
          </w:p>
          <w:p w14:paraId="0F026AF1" w14:textId="71AAECA4" w:rsidR="003E03DB" w:rsidRPr="00C82C8B" w:rsidRDefault="003E03DB" w:rsidP="00C82C8B">
            <w:pPr>
              <w:pStyle w:val="Textpsmene"/>
              <w:keepNext/>
              <w:numPr>
                <w:ilvl w:val="0"/>
                <w:numId w:val="0"/>
              </w:numPr>
              <w:ind w:left="425" w:hanging="425"/>
              <w:outlineLvl w:val="9"/>
              <w:rPr>
                <w:szCs w:val="24"/>
              </w:rPr>
            </w:pPr>
            <w:r w:rsidRPr="00C82C8B">
              <w:rPr>
                <w:strike/>
                <w:color w:val="7030A0"/>
                <w:szCs w:val="24"/>
              </w:rPr>
              <w:t>e)</w:t>
            </w:r>
            <w:r w:rsidR="00F41120" w:rsidRPr="00C82C8B">
              <w:rPr>
                <w:color w:val="7030A0"/>
                <w:szCs w:val="24"/>
              </w:rPr>
              <w:t xml:space="preserve"> </w:t>
            </w:r>
            <w:r w:rsidR="00F41120" w:rsidRPr="00C82C8B">
              <w:rPr>
                <w:b/>
                <w:color w:val="7030A0"/>
                <w:szCs w:val="24"/>
              </w:rPr>
              <w:t>f)</w:t>
            </w:r>
            <w:r w:rsidRPr="00C82C8B">
              <w:rPr>
                <w:szCs w:val="24"/>
              </w:rPr>
              <w:tab/>
              <w:t>v případě ostatního tabákového výrobku</w:t>
            </w:r>
          </w:p>
          <w:p w14:paraId="7B3A7C5A" w14:textId="77777777" w:rsidR="006819F3" w:rsidRPr="003632DF" w:rsidRDefault="006819F3" w:rsidP="006819F3">
            <w:pPr>
              <w:pStyle w:val="Textbodu"/>
              <w:numPr>
                <w:ilvl w:val="0"/>
                <w:numId w:val="0"/>
              </w:numPr>
              <w:ind w:left="850" w:hanging="425"/>
              <w:outlineLvl w:val="9"/>
              <w:rPr>
                <w:szCs w:val="24"/>
              </w:rPr>
            </w:pPr>
            <w:r w:rsidRPr="003632DF">
              <w:rPr>
                <w:szCs w:val="24"/>
              </w:rPr>
              <w:t>1.</w:t>
            </w:r>
            <w:r w:rsidRPr="003632DF">
              <w:rPr>
                <w:szCs w:val="24"/>
              </w:rPr>
              <w:tab/>
              <w:t>velké písmeno abecedy charakterizující sazbu spotřební daně,</w:t>
            </w:r>
          </w:p>
          <w:p w14:paraId="0DC18AED" w14:textId="6A2852A4" w:rsidR="006819F3" w:rsidRPr="003632DF" w:rsidRDefault="006819F3" w:rsidP="006819F3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Cs w:val="24"/>
              </w:rPr>
            </w:pPr>
            <w:r w:rsidRPr="003632DF">
              <w:rPr>
                <w:szCs w:val="24"/>
              </w:rPr>
              <w:t>2.</w:t>
            </w:r>
            <w:r w:rsidRPr="003632DF">
              <w:rPr>
                <w:szCs w:val="24"/>
              </w:rPr>
              <w:tab/>
              <w:t xml:space="preserve">množství ostatního tabákového výrobku v jednotkovém balení určeném </w:t>
            </w:r>
            <w:r w:rsidR="007423B6" w:rsidRPr="00DD3357">
              <w:rPr>
                <w:szCs w:val="24"/>
              </w:rPr>
              <w:t>k přímé spotřebě</w:t>
            </w:r>
            <w:r w:rsidRPr="003632DF">
              <w:rPr>
                <w:szCs w:val="24"/>
              </w:rPr>
              <w:t xml:space="preserve"> vyjádřené v gramech zaokrouhlené na 1 desetinné místo a</w:t>
            </w:r>
          </w:p>
          <w:p w14:paraId="54FB4DE2" w14:textId="77777777" w:rsidR="006819F3" w:rsidRPr="003632DF" w:rsidRDefault="006819F3" w:rsidP="006819F3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Cs w:val="24"/>
              </w:rPr>
            </w:pPr>
            <w:r w:rsidRPr="003632DF">
              <w:rPr>
                <w:szCs w:val="24"/>
              </w:rPr>
              <w:t>3.</w:t>
            </w:r>
            <w:r w:rsidRPr="003632DF">
              <w:rPr>
                <w:szCs w:val="24"/>
              </w:rPr>
              <w:tab/>
              <w:t>písmeno označující druh výrobku „O“,</w:t>
            </w:r>
          </w:p>
          <w:p w14:paraId="40092CF3" w14:textId="27F73EB0" w:rsidR="003E03DB" w:rsidRPr="00C82C8B" w:rsidRDefault="003E03DB" w:rsidP="00C82C8B">
            <w:pPr>
              <w:pStyle w:val="Textpsmene"/>
              <w:keepNext/>
              <w:numPr>
                <w:ilvl w:val="0"/>
                <w:numId w:val="0"/>
              </w:numPr>
              <w:ind w:left="425" w:hanging="425"/>
              <w:outlineLvl w:val="9"/>
              <w:rPr>
                <w:szCs w:val="24"/>
              </w:rPr>
            </w:pPr>
            <w:r w:rsidRPr="00C82C8B">
              <w:rPr>
                <w:strike/>
                <w:color w:val="7030A0"/>
                <w:szCs w:val="24"/>
              </w:rPr>
              <w:t>f)</w:t>
            </w:r>
            <w:r w:rsidR="00F41120" w:rsidRPr="00C82C8B">
              <w:rPr>
                <w:color w:val="7030A0"/>
                <w:szCs w:val="24"/>
              </w:rPr>
              <w:t xml:space="preserve"> </w:t>
            </w:r>
            <w:r w:rsidR="00F41120" w:rsidRPr="00C82C8B">
              <w:rPr>
                <w:b/>
                <w:color w:val="7030A0"/>
                <w:szCs w:val="24"/>
              </w:rPr>
              <w:t>g)</w:t>
            </w:r>
            <w:r w:rsidRPr="00C82C8B">
              <w:rPr>
                <w:szCs w:val="24"/>
              </w:rPr>
              <w:tab/>
              <w:t>v případě náplně do elektronické cigarety</w:t>
            </w:r>
          </w:p>
          <w:p w14:paraId="1A2F2D8E" w14:textId="77777777" w:rsidR="006819F3" w:rsidRPr="003632DF" w:rsidRDefault="006819F3" w:rsidP="006819F3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Cs w:val="24"/>
              </w:rPr>
            </w:pPr>
            <w:r w:rsidRPr="003632DF">
              <w:rPr>
                <w:szCs w:val="24"/>
              </w:rPr>
              <w:t>1.</w:t>
            </w:r>
            <w:r w:rsidRPr="003632DF">
              <w:rPr>
                <w:szCs w:val="24"/>
              </w:rPr>
              <w:tab/>
              <w:t>velké písmeno abecedy charakterizující sazbu spotřební daně a</w:t>
            </w:r>
          </w:p>
          <w:p w14:paraId="1EF35C15" w14:textId="532CA8FF" w:rsidR="006819F3" w:rsidRPr="003632DF" w:rsidRDefault="006819F3" w:rsidP="006819F3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Cs w:val="24"/>
              </w:rPr>
            </w:pPr>
            <w:r w:rsidRPr="003632DF">
              <w:rPr>
                <w:szCs w:val="24"/>
              </w:rPr>
              <w:t>2.</w:t>
            </w:r>
            <w:r w:rsidRPr="003632DF">
              <w:rPr>
                <w:szCs w:val="24"/>
              </w:rPr>
              <w:tab/>
              <w:t xml:space="preserve">množství náplně do elektronické cigarety v jednotkovém balení určeném </w:t>
            </w:r>
            <w:r w:rsidR="007423B6" w:rsidRPr="00DD3357">
              <w:rPr>
                <w:szCs w:val="24"/>
              </w:rPr>
              <w:t>k přímé spotřebě</w:t>
            </w:r>
            <w:r w:rsidRPr="003632DF">
              <w:rPr>
                <w:szCs w:val="24"/>
              </w:rPr>
              <w:t xml:space="preserve"> vyjádřené v mililitrech zaokrouhlené na 1 desetinné místo,</w:t>
            </w:r>
          </w:p>
          <w:p w14:paraId="2FBBF32D" w14:textId="0A70D5B3" w:rsidR="003E03DB" w:rsidRPr="00C82C8B" w:rsidRDefault="003E03DB" w:rsidP="00C82C8B">
            <w:pPr>
              <w:pStyle w:val="Textpsmene"/>
              <w:keepNext/>
              <w:numPr>
                <w:ilvl w:val="0"/>
                <w:numId w:val="0"/>
              </w:numPr>
              <w:ind w:left="425" w:hanging="425"/>
              <w:outlineLvl w:val="9"/>
              <w:rPr>
                <w:szCs w:val="24"/>
              </w:rPr>
            </w:pPr>
            <w:r w:rsidRPr="00C82C8B">
              <w:rPr>
                <w:strike/>
                <w:color w:val="7030A0"/>
                <w:szCs w:val="24"/>
              </w:rPr>
              <w:t>g)</w:t>
            </w:r>
            <w:r w:rsidR="00F41120" w:rsidRPr="00C82C8B">
              <w:rPr>
                <w:color w:val="7030A0"/>
                <w:szCs w:val="24"/>
              </w:rPr>
              <w:t xml:space="preserve"> </w:t>
            </w:r>
            <w:r w:rsidR="00F41120" w:rsidRPr="00C82C8B">
              <w:rPr>
                <w:b/>
                <w:color w:val="7030A0"/>
                <w:szCs w:val="24"/>
              </w:rPr>
              <w:t>h)</w:t>
            </w:r>
            <w:r w:rsidRPr="00C82C8B">
              <w:rPr>
                <w:szCs w:val="24"/>
              </w:rPr>
              <w:tab/>
              <w:t>v případě nikotinového sáčku</w:t>
            </w:r>
          </w:p>
          <w:p w14:paraId="000C3A1E" w14:textId="77777777" w:rsidR="006819F3" w:rsidRPr="003632DF" w:rsidRDefault="006819F3" w:rsidP="006819F3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Cs w:val="24"/>
              </w:rPr>
            </w:pPr>
            <w:r w:rsidRPr="003632DF">
              <w:rPr>
                <w:szCs w:val="24"/>
              </w:rPr>
              <w:t>1.</w:t>
            </w:r>
            <w:r w:rsidRPr="003632DF">
              <w:rPr>
                <w:szCs w:val="24"/>
              </w:rPr>
              <w:tab/>
              <w:t>velké písmeno abecedy charakterizující sazbu spotřební daně,</w:t>
            </w:r>
          </w:p>
          <w:p w14:paraId="701E372F" w14:textId="32684C5C" w:rsidR="006819F3" w:rsidRPr="003632DF" w:rsidRDefault="006819F3" w:rsidP="006819F3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Cs w:val="24"/>
              </w:rPr>
            </w:pPr>
            <w:r w:rsidRPr="003632DF">
              <w:rPr>
                <w:szCs w:val="24"/>
              </w:rPr>
              <w:t>2.</w:t>
            </w:r>
            <w:r w:rsidRPr="003632DF">
              <w:rPr>
                <w:szCs w:val="24"/>
              </w:rPr>
              <w:tab/>
              <w:t xml:space="preserve">množství nikotinového sáčku obsažené v jednotkovém balení určeném </w:t>
            </w:r>
            <w:r w:rsidR="007423B6" w:rsidRPr="00DD3357">
              <w:rPr>
                <w:szCs w:val="24"/>
              </w:rPr>
              <w:t>k přímé spotřebě</w:t>
            </w:r>
            <w:r w:rsidRPr="003632DF">
              <w:rPr>
                <w:szCs w:val="24"/>
              </w:rPr>
              <w:t xml:space="preserve"> vyjádřené v gramech zaokrouhlené na 1 desetinné místo a</w:t>
            </w:r>
          </w:p>
          <w:p w14:paraId="5237FF4F" w14:textId="77777777" w:rsidR="006819F3" w:rsidRPr="003632DF" w:rsidRDefault="006819F3" w:rsidP="006819F3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Cs w:val="24"/>
              </w:rPr>
            </w:pPr>
            <w:r w:rsidRPr="003632DF">
              <w:rPr>
                <w:szCs w:val="24"/>
              </w:rPr>
              <w:t>3.</w:t>
            </w:r>
            <w:r w:rsidRPr="003632DF">
              <w:rPr>
                <w:szCs w:val="24"/>
              </w:rPr>
              <w:tab/>
              <w:t>písmeno označující druh výrobku „S“,</w:t>
            </w:r>
          </w:p>
          <w:p w14:paraId="45699ED2" w14:textId="53283D3E" w:rsidR="003E03DB" w:rsidRPr="00C82C8B" w:rsidRDefault="003E03DB" w:rsidP="00C82C8B">
            <w:pPr>
              <w:pStyle w:val="Textpsmene"/>
              <w:keepNext/>
              <w:numPr>
                <w:ilvl w:val="0"/>
                <w:numId w:val="0"/>
              </w:numPr>
              <w:ind w:left="425" w:hanging="425"/>
              <w:outlineLvl w:val="9"/>
              <w:rPr>
                <w:szCs w:val="24"/>
              </w:rPr>
            </w:pPr>
            <w:r w:rsidRPr="00C82C8B">
              <w:rPr>
                <w:strike/>
                <w:color w:val="7030A0"/>
                <w:szCs w:val="24"/>
              </w:rPr>
              <w:t>h)</w:t>
            </w:r>
            <w:r w:rsidR="00F41120" w:rsidRPr="00C82C8B">
              <w:rPr>
                <w:color w:val="7030A0"/>
                <w:szCs w:val="24"/>
              </w:rPr>
              <w:t xml:space="preserve"> </w:t>
            </w:r>
            <w:r w:rsidR="00F41120" w:rsidRPr="00C82C8B">
              <w:rPr>
                <w:b/>
                <w:color w:val="7030A0"/>
                <w:szCs w:val="24"/>
              </w:rPr>
              <w:t>i)</w:t>
            </w:r>
            <w:r w:rsidR="00F41120" w:rsidRPr="00C82C8B">
              <w:rPr>
                <w:szCs w:val="24"/>
              </w:rPr>
              <w:tab/>
            </w:r>
            <w:r w:rsidRPr="00C82C8B">
              <w:rPr>
                <w:szCs w:val="24"/>
              </w:rPr>
              <w:t>u ostatního nikotinového výrobku</w:t>
            </w:r>
          </w:p>
          <w:p w14:paraId="79EA5ED3" w14:textId="77777777" w:rsidR="006819F3" w:rsidRPr="00C47AE1" w:rsidRDefault="006819F3" w:rsidP="006819F3">
            <w:pPr>
              <w:pStyle w:val="Textbodu"/>
              <w:numPr>
                <w:ilvl w:val="0"/>
                <w:numId w:val="0"/>
              </w:numPr>
              <w:ind w:left="850" w:hanging="425"/>
              <w:outlineLvl w:val="9"/>
              <w:rPr>
                <w:szCs w:val="24"/>
              </w:rPr>
            </w:pPr>
            <w:r w:rsidRPr="00C47AE1">
              <w:rPr>
                <w:szCs w:val="24"/>
              </w:rPr>
              <w:t>1.</w:t>
            </w:r>
            <w:r w:rsidRPr="00C47AE1">
              <w:rPr>
                <w:szCs w:val="24"/>
              </w:rPr>
              <w:tab/>
              <w:t>velké písmeno abecedy charakterizující sazbu spotřební daně,</w:t>
            </w:r>
          </w:p>
          <w:p w14:paraId="2F44B053" w14:textId="2E6910DC" w:rsidR="006819F3" w:rsidRPr="00C47AE1" w:rsidRDefault="006819F3" w:rsidP="006819F3">
            <w:pPr>
              <w:pStyle w:val="Textbodu"/>
              <w:numPr>
                <w:ilvl w:val="0"/>
                <w:numId w:val="0"/>
              </w:numPr>
              <w:ind w:left="850" w:hanging="425"/>
              <w:outlineLvl w:val="9"/>
              <w:rPr>
                <w:szCs w:val="24"/>
              </w:rPr>
            </w:pPr>
            <w:r w:rsidRPr="00C47AE1">
              <w:rPr>
                <w:szCs w:val="24"/>
              </w:rPr>
              <w:t>2.</w:t>
            </w:r>
            <w:r w:rsidRPr="00C47AE1">
              <w:rPr>
                <w:szCs w:val="24"/>
              </w:rPr>
              <w:tab/>
              <w:t xml:space="preserve">množství ostatního nikotinového výrobku obsažené v jednotkovém balení určeném </w:t>
            </w:r>
            <w:r w:rsidR="007423B6" w:rsidRPr="00DD3357">
              <w:rPr>
                <w:szCs w:val="24"/>
              </w:rPr>
              <w:t>k přímé spotřebě</w:t>
            </w:r>
            <w:r w:rsidRPr="00C47AE1">
              <w:rPr>
                <w:szCs w:val="24"/>
              </w:rPr>
              <w:t xml:space="preserve"> vyjádřené v gramech zaokrouhlené na 1 desetinné místo a</w:t>
            </w:r>
          </w:p>
          <w:p w14:paraId="792D3ABD" w14:textId="77777777" w:rsidR="006819F3" w:rsidRPr="00C47AE1" w:rsidRDefault="006819F3" w:rsidP="006819F3">
            <w:pPr>
              <w:pStyle w:val="Textbodu"/>
              <w:numPr>
                <w:ilvl w:val="0"/>
                <w:numId w:val="0"/>
              </w:numPr>
              <w:ind w:left="850" w:hanging="425"/>
              <w:outlineLvl w:val="9"/>
              <w:rPr>
                <w:szCs w:val="24"/>
              </w:rPr>
            </w:pPr>
            <w:r w:rsidRPr="00C47AE1">
              <w:rPr>
                <w:szCs w:val="24"/>
              </w:rPr>
              <w:t>3.</w:t>
            </w:r>
            <w:r w:rsidRPr="00C47AE1">
              <w:rPr>
                <w:szCs w:val="24"/>
              </w:rPr>
              <w:tab/>
              <w:t>písmeno označující druh výrobku „N“.</w:t>
            </w:r>
          </w:p>
          <w:p w14:paraId="73C2C7B0" w14:textId="4523651A" w:rsidR="003E03DB" w:rsidRPr="00C82C8B" w:rsidRDefault="003E03DB" w:rsidP="003101FB">
            <w:pPr>
              <w:pStyle w:val="Textbodu"/>
              <w:numPr>
                <w:ilvl w:val="0"/>
                <w:numId w:val="0"/>
              </w:numPr>
              <w:outlineLvl w:val="9"/>
              <w:rPr>
                <w:b/>
                <w:color w:val="7030A0"/>
                <w:szCs w:val="24"/>
              </w:rPr>
            </w:pPr>
          </w:p>
        </w:tc>
      </w:tr>
    </w:tbl>
    <w:p w14:paraId="00F05901" w14:textId="77777777" w:rsidR="008438E0" w:rsidRPr="00DD3357" w:rsidRDefault="008438E0" w:rsidP="005D1A04">
      <w:pPr>
        <w:pStyle w:val="Textodstavce"/>
        <w:ind w:firstLine="425"/>
        <w:outlineLvl w:val="9"/>
        <w:rPr>
          <w:rFonts w:eastAsiaTheme="minorHAnsi"/>
          <w:szCs w:val="24"/>
        </w:rPr>
      </w:pPr>
      <w:r w:rsidRPr="00DD3357">
        <w:rPr>
          <w:rFonts w:eastAsiaTheme="minorHAnsi"/>
          <w:szCs w:val="24"/>
        </w:rPr>
        <w:t>(</w:t>
      </w:r>
      <w:r w:rsidR="00727B33" w:rsidRPr="00DD3357">
        <w:rPr>
          <w:rFonts w:eastAsiaTheme="minorHAnsi"/>
          <w:szCs w:val="24"/>
        </w:rPr>
        <w:t>2</w:t>
      </w:r>
      <w:r w:rsidRPr="00DD3357">
        <w:rPr>
          <w:rFonts w:eastAsiaTheme="minorHAnsi"/>
          <w:szCs w:val="24"/>
        </w:rPr>
        <w:t xml:space="preserve">) </w:t>
      </w:r>
      <w:r w:rsidRPr="005D1A04">
        <w:rPr>
          <w:szCs w:val="24"/>
          <w:lang w:eastAsia="x-none"/>
        </w:rPr>
        <w:t>Náležitosti</w:t>
      </w:r>
      <w:r w:rsidRPr="00DD3357">
        <w:rPr>
          <w:rFonts w:eastAsiaTheme="minorHAnsi"/>
          <w:szCs w:val="24"/>
        </w:rPr>
        <w:t xml:space="preserve"> tabákové nálepky jsou vytištěn</w:t>
      </w:r>
      <w:r w:rsidR="00902C49" w:rsidRPr="00DD3357">
        <w:rPr>
          <w:rFonts w:eastAsiaTheme="minorHAnsi"/>
          <w:szCs w:val="24"/>
        </w:rPr>
        <w:t>y</w:t>
      </w:r>
      <w:r w:rsidRPr="00DD3357">
        <w:rPr>
          <w:rFonts w:eastAsiaTheme="minorHAnsi"/>
          <w:szCs w:val="24"/>
        </w:rPr>
        <w:t xml:space="preserve"> černou barvou na obou stranách tabákové nálepky rovnoběžně s kratšími stranami tabákové nálepky.</w:t>
      </w:r>
    </w:p>
    <w:p w14:paraId="44D84B63" w14:textId="77777777" w:rsidR="000F2E1C" w:rsidRPr="00DD3357" w:rsidRDefault="000F2E1C" w:rsidP="000F2E1C">
      <w:pPr>
        <w:pStyle w:val="Paragraf"/>
      </w:pPr>
      <w:r w:rsidRPr="00DD3357">
        <w:t xml:space="preserve">§ </w:t>
      </w:r>
      <w:r w:rsidR="00A45938" w:rsidRPr="00DD3357">
        <w:t>6</w:t>
      </w:r>
    </w:p>
    <w:p w14:paraId="38D0EE94" w14:textId="77777777" w:rsidR="000F2E1C" w:rsidRPr="00DD3357" w:rsidRDefault="00373992" w:rsidP="000F2E1C">
      <w:pPr>
        <w:pStyle w:val="Nadpisparagrafu"/>
      </w:pPr>
      <w:r w:rsidRPr="00DD3357">
        <w:t>O</w:t>
      </w:r>
      <w:r w:rsidR="00E5508A" w:rsidRPr="00DD3357">
        <w:t>bjednáv</w:t>
      </w:r>
      <w:r w:rsidR="00061899" w:rsidRPr="00DD3357">
        <w:t>ání</w:t>
      </w:r>
      <w:r w:rsidR="00E5508A" w:rsidRPr="00DD3357">
        <w:t xml:space="preserve"> </w:t>
      </w:r>
      <w:r w:rsidR="000F2E1C" w:rsidRPr="00DD3357">
        <w:t>tabákových nálepek</w:t>
      </w:r>
    </w:p>
    <w:p w14:paraId="425D86E5" w14:textId="77777777" w:rsidR="000F2E1C" w:rsidRPr="006F15B9" w:rsidRDefault="000F2E1C" w:rsidP="005D1A04">
      <w:pPr>
        <w:pStyle w:val="Textodstavce"/>
        <w:ind w:firstLine="425"/>
        <w:outlineLvl w:val="9"/>
        <w:rPr>
          <w:rFonts w:eastAsiaTheme="minorHAnsi"/>
          <w:szCs w:val="24"/>
        </w:rPr>
      </w:pPr>
      <w:r w:rsidRPr="00DD3357">
        <w:rPr>
          <w:rFonts w:eastAsiaTheme="minorHAnsi"/>
          <w:szCs w:val="24"/>
        </w:rPr>
        <w:t xml:space="preserve">(1) V </w:t>
      </w:r>
      <w:r w:rsidRPr="005D1A04">
        <w:rPr>
          <w:szCs w:val="24"/>
          <w:lang w:eastAsia="x-none"/>
        </w:rPr>
        <w:t>objednávce</w:t>
      </w:r>
      <w:r w:rsidRPr="00DD3357">
        <w:rPr>
          <w:rFonts w:eastAsiaTheme="minorHAnsi"/>
          <w:szCs w:val="24"/>
        </w:rPr>
        <w:t xml:space="preserve"> tabákových nálepek odběratel </w:t>
      </w:r>
      <w:r w:rsidRPr="006F15B9">
        <w:rPr>
          <w:rFonts w:eastAsiaTheme="minorHAnsi"/>
          <w:szCs w:val="24"/>
        </w:rPr>
        <w:t xml:space="preserve">uvede </w:t>
      </w:r>
      <w:r w:rsidR="004E2033" w:rsidRPr="006F15B9">
        <w:rPr>
          <w:rFonts w:eastAsiaTheme="minorHAnsi"/>
          <w:szCs w:val="24"/>
        </w:rPr>
        <w:t xml:space="preserve">druh </w:t>
      </w:r>
      <w:r w:rsidR="004E2033" w:rsidRPr="006F15B9">
        <w:rPr>
          <w:rFonts w:eastAsiaTheme="minorHAnsi"/>
          <w:strike/>
          <w:szCs w:val="24"/>
        </w:rPr>
        <w:t>tabákového</w:t>
      </w:r>
      <w:r w:rsidR="004E2033" w:rsidRPr="006F15B9">
        <w:rPr>
          <w:rFonts w:eastAsiaTheme="minorHAnsi"/>
          <w:szCs w:val="24"/>
        </w:rPr>
        <w:t xml:space="preserve"> výrobku</w:t>
      </w:r>
      <w:r w:rsidR="005047E5" w:rsidRPr="006F15B9">
        <w:rPr>
          <w:rFonts w:eastAsiaTheme="minorHAnsi"/>
          <w:szCs w:val="24"/>
        </w:rPr>
        <w:t>, pro </w:t>
      </w:r>
      <w:r w:rsidR="004B1562" w:rsidRPr="006F15B9">
        <w:rPr>
          <w:rFonts w:eastAsiaTheme="minorHAnsi"/>
          <w:szCs w:val="24"/>
        </w:rPr>
        <w:t xml:space="preserve">který jsou tabákové nálepky určeny, </w:t>
      </w:r>
      <w:r w:rsidR="00664EB8" w:rsidRPr="006F15B9">
        <w:rPr>
          <w:rFonts w:eastAsiaTheme="minorHAnsi"/>
          <w:szCs w:val="24"/>
        </w:rPr>
        <w:t xml:space="preserve">rozměr </w:t>
      </w:r>
      <w:r w:rsidR="00C02E05" w:rsidRPr="006F15B9">
        <w:rPr>
          <w:rFonts w:eastAsiaTheme="minorHAnsi"/>
          <w:szCs w:val="24"/>
        </w:rPr>
        <w:t xml:space="preserve">a náležitosti </w:t>
      </w:r>
      <w:r w:rsidR="004B1562" w:rsidRPr="006F15B9">
        <w:rPr>
          <w:rFonts w:eastAsiaTheme="minorHAnsi"/>
          <w:szCs w:val="24"/>
        </w:rPr>
        <w:t xml:space="preserve">tabákových nálepek </w:t>
      </w:r>
      <w:r w:rsidR="00664EB8" w:rsidRPr="006F15B9">
        <w:rPr>
          <w:rFonts w:eastAsiaTheme="minorHAnsi"/>
          <w:szCs w:val="24"/>
        </w:rPr>
        <w:t>a jejich počet</w:t>
      </w:r>
      <w:r w:rsidRPr="006F15B9">
        <w:rPr>
          <w:rFonts w:eastAsiaTheme="minorHAnsi"/>
          <w:szCs w:val="24"/>
        </w:rPr>
        <w:t>, který u</w:t>
      </w:r>
    </w:p>
    <w:p w14:paraId="190CE4F2" w14:textId="77777777" w:rsidR="000F2E1C" w:rsidRPr="006F15B9" w:rsidRDefault="000F2E1C" w:rsidP="005D1A04">
      <w:pPr>
        <w:pStyle w:val="Textpsmene"/>
        <w:numPr>
          <w:ilvl w:val="0"/>
          <w:numId w:val="0"/>
        </w:numPr>
        <w:ind w:left="425" w:hanging="425"/>
        <w:outlineLvl w:val="9"/>
        <w:rPr>
          <w:lang w:eastAsia="x-none"/>
        </w:rPr>
      </w:pPr>
      <w:r w:rsidRPr="006F15B9">
        <w:rPr>
          <w:lang w:eastAsia="x-none"/>
        </w:rPr>
        <w:t>a)</w:t>
      </w:r>
      <w:r w:rsidRPr="006F15B9">
        <w:rPr>
          <w:lang w:eastAsia="x-none"/>
        </w:rPr>
        <w:tab/>
        <w:t xml:space="preserve">cigaret </w:t>
      </w:r>
      <w:r w:rsidR="00F50807" w:rsidRPr="006F15B9">
        <w:rPr>
          <w:lang w:eastAsia="x-none"/>
        </w:rPr>
        <w:t xml:space="preserve">nebo zahřívaných tabákových výrobků </w:t>
      </w:r>
      <w:r w:rsidRPr="006F15B9">
        <w:rPr>
          <w:lang w:eastAsia="x-none"/>
        </w:rPr>
        <w:t xml:space="preserve">odpovídá </w:t>
      </w:r>
      <w:r w:rsidR="00FE60D7" w:rsidRPr="006F15B9">
        <w:rPr>
          <w:lang w:eastAsia="x-none"/>
        </w:rPr>
        <w:t>násobkům počtu tabákových nálepek na jednom archu</w:t>
      </w:r>
      <w:r w:rsidRPr="006F15B9">
        <w:rPr>
          <w:lang w:eastAsia="x-none"/>
        </w:rPr>
        <w:t xml:space="preserve">, </w:t>
      </w:r>
    </w:p>
    <w:p w14:paraId="1EB7E505" w14:textId="1F315929" w:rsidR="00B505A2" w:rsidRPr="005D1A04" w:rsidRDefault="000F2E1C" w:rsidP="005D1A04">
      <w:pPr>
        <w:pStyle w:val="Textpsmene"/>
        <w:numPr>
          <w:ilvl w:val="0"/>
          <w:numId w:val="0"/>
        </w:numPr>
        <w:ind w:left="425" w:hanging="425"/>
        <w:outlineLvl w:val="9"/>
        <w:rPr>
          <w:lang w:eastAsia="x-none"/>
        </w:rPr>
      </w:pPr>
      <w:r w:rsidRPr="006F15B9">
        <w:rPr>
          <w:lang w:eastAsia="x-none"/>
        </w:rPr>
        <w:t>b)</w:t>
      </w:r>
      <w:r w:rsidRPr="006F15B9">
        <w:rPr>
          <w:lang w:eastAsia="x-none"/>
        </w:rPr>
        <w:tab/>
        <w:t xml:space="preserve">doutníků, </w:t>
      </w:r>
      <w:proofErr w:type="spellStart"/>
      <w:r w:rsidRPr="006F15B9">
        <w:rPr>
          <w:lang w:eastAsia="x-none"/>
        </w:rPr>
        <w:t>cigarillos</w:t>
      </w:r>
      <w:proofErr w:type="spellEnd"/>
      <w:r w:rsidRPr="006F15B9">
        <w:rPr>
          <w:lang w:eastAsia="x-none"/>
        </w:rPr>
        <w:t xml:space="preserve"> </w:t>
      </w:r>
      <w:r w:rsidR="002E45A2" w:rsidRPr="006F15B9">
        <w:rPr>
          <w:strike/>
          <w:lang w:eastAsia="x-none"/>
        </w:rPr>
        <w:t>nebo</w:t>
      </w:r>
      <w:r w:rsidR="00D5022E" w:rsidRPr="006F15B9">
        <w:rPr>
          <w:b/>
          <w:lang w:eastAsia="x-none"/>
        </w:rPr>
        <w:t>,</w:t>
      </w:r>
      <w:r w:rsidR="002E45A2" w:rsidRPr="006F15B9">
        <w:rPr>
          <w:lang w:eastAsia="x-none"/>
        </w:rPr>
        <w:t xml:space="preserve"> </w:t>
      </w:r>
      <w:r w:rsidRPr="006F15B9">
        <w:rPr>
          <w:lang w:eastAsia="x-none"/>
        </w:rPr>
        <w:t xml:space="preserve">tabáku </w:t>
      </w:r>
      <w:r w:rsidRPr="005D1A04">
        <w:rPr>
          <w:lang w:eastAsia="x-none"/>
        </w:rPr>
        <w:t>ke kouření</w:t>
      </w:r>
      <w:r w:rsidR="003420E8" w:rsidRPr="00527AD3">
        <w:rPr>
          <w:rFonts w:eastAsiaTheme="minorHAnsi"/>
          <w:b/>
          <w:color w:val="7030A0"/>
          <w:szCs w:val="24"/>
          <w:bdr w:val="dotted" w:sz="12" w:space="0" w:color="7030A0"/>
        </w:rPr>
        <w:t xml:space="preserve">, </w:t>
      </w:r>
      <w:r w:rsidR="003420E8" w:rsidRPr="00527AD3">
        <w:rPr>
          <w:b/>
          <w:color w:val="7030A0"/>
          <w:szCs w:val="24"/>
          <w:bdr w:val="dotted" w:sz="12" w:space="0" w:color="7030A0"/>
        </w:rPr>
        <w:t>tabák</w:t>
      </w:r>
      <w:r w:rsidR="003420E8">
        <w:rPr>
          <w:b/>
          <w:color w:val="7030A0"/>
          <w:szCs w:val="24"/>
          <w:bdr w:val="dotted" w:sz="12" w:space="0" w:color="7030A0"/>
        </w:rPr>
        <w:t>u</w:t>
      </w:r>
      <w:r w:rsidR="003420E8" w:rsidRPr="00527AD3">
        <w:rPr>
          <w:b/>
          <w:color w:val="7030A0"/>
          <w:szCs w:val="24"/>
          <w:bdr w:val="dotted" w:sz="12" w:space="0" w:color="7030A0"/>
        </w:rPr>
        <w:t xml:space="preserve"> do vodní dýmky</w:t>
      </w:r>
      <w:r w:rsidR="00D5022E" w:rsidRPr="006F15B9">
        <w:rPr>
          <w:b/>
          <w:lang w:eastAsia="x-none"/>
        </w:rPr>
        <w:t xml:space="preserve">, </w:t>
      </w:r>
      <w:r w:rsidR="00392152" w:rsidRPr="006F15B9">
        <w:rPr>
          <w:b/>
          <w:lang w:eastAsia="x-none"/>
        </w:rPr>
        <w:t xml:space="preserve">ostatního tabákového výrobku, </w:t>
      </w:r>
      <w:r w:rsidR="009253D6" w:rsidRPr="006F15B9">
        <w:rPr>
          <w:b/>
          <w:lang w:eastAsia="x-none"/>
        </w:rPr>
        <w:t xml:space="preserve">náplně do </w:t>
      </w:r>
      <w:r w:rsidR="00392152" w:rsidRPr="006F15B9">
        <w:rPr>
          <w:b/>
          <w:lang w:eastAsia="x-none"/>
        </w:rPr>
        <w:t xml:space="preserve">elektronické cigarety, nikotinového sáčku nebo </w:t>
      </w:r>
      <w:r w:rsidR="00C11E93" w:rsidRPr="006F15B9">
        <w:rPr>
          <w:b/>
          <w:lang w:eastAsia="x-none"/>
        </w:rPr>
        <w:t>ostatního nikotinového výrobku</w:t>
      </w:r>
      <w:r w:rsidRPr="006F15B9">
        <w:rPr>
          <w:lang w:eastAsia="x-none"/>
        </w:rPr>
        <w:t xml:space="preserve"> odpovídá </w:t>
      </w:r>
      <w:r w:rsidRPr="005D1A04">
        <w:rPr>
          <w:lang w:eastAsia="x-none"/>
        </w:rPr>
        <w:t xml:space="preserve">násobkům </w:t>
      </w:r>
      <w:r w:rsidR="00B505A2" w:rsidRPr="005D1A04">
        <w:rPr>
          <w:lang w:eastAsia="x-none"/>
        </w:rPr>
        <w:t>čísla</w:t>
      </w:r>
    </w:p>
    <w:p w14:paraId="0FD9A0C6" w14:textId="77777777" w:rsidR="00B505A2" w:rsidRPr="00DD3357" w:rsidRDefault="00B505A2" w:rsidP="00045C07">
      <w:pPr>
        <w:pStyle w:val="Textbodu"/>
        <w:numPr>
          <w:ilvl w:val="0"/>
          <w:numId w:val="0"/>
        </w:numPr>
        <w:ind w:left="850" w:hanging="425"/>
        <w:outlineLvl w:val="9"/>
        <w:rPr>
          <w:szCs w:val="24"/>
        </w:rPr>
      </w:pPr>
      <w:r w:rsidRPr="00DD3357">
        <w:rPr>
          <w:szCs w:val="24"/>
        </w:rPr>
        <w:t>1.</w:t>
      </w:r>
      <w:r w:rsidRPr="00DD3357">
        <w:rPr>
          <w:szCs w:val="24"/>
        </w:rPr>
        <w:tab/>
        <w:t xml:space="preserve">15 v případě tabákových nálepek o rozměru 16 </w:t>
      </w:r>
      <w:r w:rsidR="00083764" w:rsidRPr="00DD3357">
        <w:rPr>
          <w:szCs w:val="24"/>
        </w:rPr>
        <w:t xml:space="preserve">mm </w:t>
      </w:r>
      <w:r w:rsidRPr="00DD3357">
        <w:rPr>
          <w:szCs w:val="24"/>
        </w:rPr>
        <w:t>x 32 mm,</w:t>
      </w:r>
      <w:r w:rsidR="002A5723" w:rsidRPr="00DD3357">
        <w:rPr>
          <w:szCs w:val="24"/>
        </w:rPr>
        <w:t xml:space="preserve"> nebo</w:t>
      </w:r>
    </w:p>
    <w:p w14:paraId="2AF988FF" w14:textId="77777777" w:rsidR="00B505A2" w:rsidRPr="00DD3357" w:rsidRDefault="00B505A2" w:rsidP="00045C07">
      <w:pPr>
        <w:pStyle w:val="Textbodu"/>
        <w:numPr>
          <w:ilvl w:val="0"/>
          <w:numId w:val="0"/>
        </w:numPr>
        <w:ind w:left="850" w:hanging="425"/>
        <w:outlineLvl w:val="9"/>
        <w:rPr>
          <w:szCs w:val="24"/>
        </w:rPr>
      </w:pPr>
      <w:r w:rsidRPr="00DD3357">
        <w:rPr>
          <w:szCs w:val="24"/>
        </w:rPr>
        <w:t>2.</w:t>
      </w:r>
      <w:r w:rsidRPr="00DD3357">
        <w:rPr>
          <w:szCs w:val="24"/>
        </w:rPr>
        <w:tab/>
        <w:t xml:space="preserve">11 v případě tabákových nálepek o rozměru 20 </w:t>
      </w:r>
      <w:r w:rsidR="00083764" w:rsidRPr="00DD3357">
        <w:rPr>
          <w:szCs w:val="24"/>
        </w:rPr>
        <w:t xml:space="preserve">mm </w:t>
      </w:r>
      <w:r w:rsidRPr="00DD3357">
        <w:rPr>
          <w:szCs w:val="24"/>
        </w:rPr>
        <w:t>x 44 mm.</w:t>
      </w:r>
    </w:p>
    <w:p w14:paraId="420979E6" w14:textId="77777777" w:rsidR="000F2E1C" w:rsidRPr="00DD3357" w:rsidRDefault="000F2E1C" w:rsidP="005D1A04">
      <w:pPr>
        <w:pStyle w:val="Textodstavce"/>
        <w:ind w:firstLine="425"/>
        <w:outlineLvl w:val="9"/>
        <w:rPr>
          <w:rFonts w:eastAsiaTheme="minorHAnsi"/>
          <w:szCs w:val="24"/>
        </w:rPr>
      </w:pPr>
      <w:r w:rsidRPr="00DD3357">
        <w:rPr>
          <w:rFonts w:eastAsiaTheme="minorHAnsi"/>
          <w:szCs w:val="24"/>
        </w:rPr>
        <w:t xml:space="preserve">(2) </w:t>
      </w:r>
      <w:r w:rsidR="00061899" w:rsidRPr="005D1A04">
        <w:rPr>
          <w:szCs w:val="24"/>
          <w:lang w:eastAsia="x-none"/>
        </w:rPr>
        <w:t>Formulář</w:t>
      </w:r>
      <w:r w:rsidR="00B137B9" w:rsidRPr="00DD3357">
        <w:rPr>
          <w:rFonts w:eastAsiaTheme="minorHAnsi"/>
          <w:szCs w:val="24"/>
        </w:rPr>
        <w:t xml:space="preserve"> </w:t>
      </w:r>
      <w:r w:rsidRPr="00DD3357">
        <w:rPr>
          <w:rFonts w:eastAsiaTheme="minorHAnsi"/>
          <w:szCs w:val="24"/>
        </w:rPr>
        <w:t xml:space="preserve">objednávky </w:t>
      </w:r>
      <w:r w:rsidR="008365A0" w:rsidRPr="00DD3357">
        <w:rPr>
          <w:rFonts w:eastAsiaTheme="minorHAnsi"/>
          <w:szCs w:val="24"/>
        </w:rPr>
        <w:t xml:space="preserve">tabákových nálepek </w:t>
      </w:r>
      <w:r w:rsidRPr="00DD3357">
        <w:rPr>
          <w:rFonts w:eastAsiaTheme="minorHAnsi"/>
          <w:szCs w:val="24"/>
        </w:rPr>
        <w:t>je uveden v příloze č. 2 k této vyhlášce.</w:t>
      </w:r>
    </w:p>
    <w:p w14:paraId="00964F8A" w14:textId="77777777" w:rsidR="000F2E1C" w:rsidRPr="00DD3357" w:rsidRDefault="000F2E1C" w:rsidP="000F2E1C">
      <w:pPr>
        <w:pStyle w:val="Paragraf"/>
      </w:pPr>
      <w:r w:rsidRPr="00DD3357">
        <w:lastRenderedPageBreak/>
        <w:t xml:space="preserve">§ </w:t>
      </w:r>
      <w:r w:rsidR="00703F4D" w:rsidRPr="00DD3357">
        <w:t>7</w:t>
      </w:r>
    </w:p>
    <w:p w14:paraId="21761296" w14:textId="77777777" w:rsidR="000F2E1C" w:rsidRPr="00DD3357" w:rsidRDefault="007424C0" w:rsidP="000F2E1C">
      <w:pPr>
        <w:pStyle w:val="Nadpisparagrafu"/>
      </w:pPr>
      <w:r w:rsidRPr="00DD3357">
        <w:t>Odběr</w:t>
      </w:r>
      <w:r w:rsidR="00350ECA" w:rsidRPr="00DD3357">
        <w:t xml:space="preserve"> </w:t>
      </w:r>
      <w:r w:rsidR="000F2E1C" w:rsidRPr="00DD3357">
        <w:t>tabákových nálepek</w:t>
      </w:r>
    </w:p>
    <w:p w14:paraId="49B3D9D6" w14:textId="77777777" w:rsidR="009765F2" w:rsidRPr="00DD3357" w:rsidRDefault="009765F2" w:rsidP="005D1A04">
      <w:pPr>
        <w:pStyle w:val="Textodstavce"/>
        <w:ind w:firstLine="425"/>
        <w:outlineLvl w:val="9"/>
        <w:rPr>
          <w:rFonts w:eastAsiaTheme="minorHAnsi"/>
          <w:szCs w:val="24"/>
        </w:rPr>
      </w:pPr>
      <w:r w:rsidRPr="00DD3357">
        <w:rPr>
          <w:rFonts w:eastAsiaTheme="minorHAnsi"/>
          <w:szCs w:val="24"/>
        </w:rPr>
        <w:t xml:space="preserve">(1) </w:t>
      </w:r>
      <w:r w:rsidR="00AE45BB" w:rsidRPr="005D1A04">
        <w:rPr>
          <w:szCs w:val="24"/>
          <w:lang w:eastAsia="x-none"/>
        </w:rPr>
        <w:t>Odběratel</w:t>
      </w:r>
      <w:r w:rsidR="00AE45BB" w:rsidRPr="00DD3357">
        <w:rPr>
          <w:rFonts w:eastAsiaTheme="minorHAnsi"/>
          <w:szCs w:val="24"/>
        </w:rPr>
        <w:t xml:space="preserve"> odebírá t</w:t>
      </w:r>
      <w:r w:rsidR="000F2E1C" w:rsidRPr="00DD3357">
        <w:rPr>
          <w:rFonts w:eastAsiaTheme="minorHAnsi"/>
          <w:szCs w:val="24"/>
        </w:rPr>
        <w:t xml:space="preserve">abákové nálepky v arších formátu </w:t>
      </w:r>
      <w:r w:rsidR="002724F8" w:rsidRPr="00DD3357">
        <w:rPr>
          <w:rFonts w:eastAsiaTheme="minorHAnsi"/>
          <w:szCs w:val="24"/>
        </w:rPr>
        <w:t>500 mm x 450</w:t>
      </w:r>
      <w:r w:rsidR="000F2E1C" w:rsidRPr="00DD3357">
        <w:rPr>
          <w:rFonts w:eastAsiaTheme="minorHAnsi"/>
          <w:szCs w:val="24"/>
        </w:rPr>
        <w:t xml:space="preserve"> mm. Na jednom archu</w:t>
      </w:r>
      <w:r w:rsidRPr="00DD3357">
        <w:rPr>
          <w:rFonts w:eastAsiaTheme="minorHAnsi"/>
          <w:szCs w:val="24"/>
        </w:rPr>
        <w:t xml:space="preserve"> je vytištěno </w:t>
      </w:r>
    </w:p>
    <w:p w14:paraId="13B8C7D1" w14:textId="77777777" w:rsidR="009765F2" w:rsidRPr="005D1A04" w:rsidRDefault="0037493D" w:rsidP="005D1A04">
      <w:pPr>
        <w:pStyle w:val="Textpsmene"/>
        <w:numPr>
          <w:ilvl w:val="0"/>
          <w:numId w:val="0"/>
        </w:numPr>
        <w:ind w:left="425" w:hanging="425"/>
        <w:outlineLvl w:val="9"/>
        <w:rPr>
          <w:lang w:eastAsia="x-none"/>
        </w:rPr>
      </w:pPr>
      <w:r w:rsidRPr="005D1A04">
        <w:rPr>
          <w:lang w:eastAsia="x-none"/>
        </w:rPr>
        <w:t>a)</w:t>
      </w:r>
      <w:r w:rsidR="009765F2" w:rsidRPr="005D1A04">
        <w:rPr>
          <w:lang w:eastAsia="x-none"/>
        </w:rPr>
        <w:tab/>
      </w:r>
      <w:r w:rsidR="000F2E1C" w:rsidRPr="005D1A04">
        <w:rPr>
          <w:lang w:eastAsia="x-none"/>
        </w:rPr>
        <w:t>375 ks tabákových nálepek</w:t>
      </w:r>
      <w:r w:rsidR="002A5723" w:rsidRPr="005D1A04">
        <w:rPr>
          <w:lang w:eastAsia="x-none"/>
        </w:rPr>
        <w:t xml:space="preserve"> v případě tabákové nálepky o rozměru 16 </w:t>
      </w:r>
      <w:r w:rsidR="00083764" w:rsidRPr="005D1A04">
        <w:rPr>
          <w:lang w:eastAsia="x-none"/>
        </w:rPr>
        <w:t xml:space="preserve">mm </w:t>
      </w:r>
      <w:r w:rsidR="002A5723" w:rsidRPr="005D1A04">
        <w:rPr>
          <w:lang w:eastAsia="x-none"/>
        </w:rPr>
        <w:t>x 32 mm</w:t>
      </w:r>
      <w:r w:rsidR="003F0B4F" w:rsidRPr="005D1A04">
        <w:rPr>
          <w:lang w:eastAsia="x-none"/>
        </w:rPr>
        <w:t>,</w:t>
      </w:r>
      <w:r w:rsidR="002A5723" w:rsidRPr="005D1A04">
        <w:rPr>
          <w:lang w:eastAsia="x-none"/>
        </w:rPr>
        <w:t xml:space="preserve"> nebo</w:t>
      </w:r>
    </w:p>
    <w:p w14:paraId="32D64949" w14:textId="77777777" w:rsidR="009765F2" w:rsidRPr="005D1A04" w:rsidRDefault="0037493D" w:rsidP="005D1A04">
      <w:pPr>
        <w:pStyle w:val="Textpsmene"/>
        <w:numPr>
          <w:ilvl w:val="0"/>
          <w:numId w:val="0"/>
        </w:numPr>
        <w:ind w:left="425" w:hanging="425"/>
        <w:outlineLvl w:val="9"/>
        <w:rPr>
          <w:lang w:eastAsia="x-none"/>
        </w:rPr>
      </w:pPr>
      <w:r w:rsidRPr="005D1A04">
        <w:rPr>
          <w:lang w:eastAsia="x-none"/>
        </w:rPr>
        <w:t>b)</w:t>
      </w:r>
      <w:r w:rsidR="009765F2" w:rsidRPr="005D1A04">
        <w:rPr>
          <w:lang w:eastAsia="x-none"/>
        </w:rPr>
        <w:tab/>
        <w:t>220 ks tabákových nálepek</w:t>
      </w:r>
      <w:r w:rsidR="002A5723" w:rsidRPr="005D1A04">
        <w:rPr>
          <w:lang w:eastAsia="x-none"/>
        </w:rPr>
        <w:t xml:space="preserve"> v případě tabákové nálepky o rozměru 20 </w:t>
      </w:r>
      <w:r w:rsidR="00083764" w:rsidRPr="005D1A04">
        <w:rPr>
          <w:lang w:eastAsia="x-none"/>
        </w:rPr>
        <w:t xml:space="preserve">mm </w:t>
      </w:r>
      <w:r w:rsidR="002A5723" w:rsidRPr="005D1A04">
        <w:rPr>
          <w:lang w:eastAsia="x-none"/>
        </w:rPr>
        <w:t>x 44 mm</w:t>
      </w:r>
      <w:r w:rsidR="009765F2" w:rsidRPr="005D1A04">
        <w:rPr>
          <w:lang w:eastAsia="x-none"/>
        </w:rPr>
        <w:t>.</w:t>
      </w:r>
    </w:p>
    <w:p w14:paraId="61C63D60" w14:textId="7C12FABD" w:rsidR="003F0B4F" w:rsidRPr="006F15B9" w:rsidRDefault="009765F2" w:rsidP="005D1A04">
      <w:pPr>
        <w:pStyle w:val="Textodstavce"/>
        <w:ind w:firstLine="425"/>
        <w:outlineLvl w:val="9"/>
        <w:rPr>
          <w:rFonts w:eastAsiaTheme="minorHAnsi"/>
          <w:szCs w:val="24"/>
        </w:rPr>
      </w:pPr>
      <w:r w:rsidRPr="00DD3357">
        <w:rPr>
          <w:rFonts w:eastAsiaTheme="minorHAnsi"/>
          <w:szCs w:val="24"/>
        </w:rPr>
        <w:t xml:space="preserve">(2) </w:t>
      </w:r>
      <w:r w:rsidR="000F2E1C" w:rsidRPr="00DD3357">
        <w:rPr>
          <w:rFonts w:eastAsiaTheme="minorHAnsi"/>
          <w:szCs w:val="24"/>
        </w:rPr>
        <w:t xml:space="preserve">Tabákové nálepky pro doutníky, </w:t>
      </w:r>
      <w:proofErr w:type="spellStart"/>
      <w:r w:rsidR="000F2E1C" w:rsidRPr="006F15B9">
        <w:rPr>
          <w:rFonts w:eastAsiaTheme="minorHAnsi"/>
          <w:szCs w:val="24"/>
        </w:rPr>
        <w:t>cigarillos</w:t>
      </w:r>
      <w:proofErr w:type="spellEnd"/>
      <w:r w:rsidR="000F2E1C" w:rsidRPr="006F15B9">
        <w:rPr>
          <w:rFonts w:eastAsiaTheme="minorHAnsi"/>
          <w:szCs w:val="24"/>
        </w:rPr>
        <w:t xml:space="preserve"> </w:t>
      </w:r>
      <w:r w:rsidR="002E45A2" w:rsidRPr="006F15B9">
        <w:rPr>
          <w:rFonts w:eastAsiaTheme="minorHAnsi"/>
          <w:strike/>
          <w:szCs w:val="24"/>
        </w:rPr>
        <w:t>nebo</w:t>
      </w:r>
      <w:r w:rsidR="00EC61FB" w:rsidRPr="006F15B9">
        <w:rPr>
          <w:rFonts w:eastAsiaTheme="minorHAnsi"/>
          <w:b/>
          <w:szCs w:val="24"/>
        </w:rPr>
        <w:t>,</w:t>
      </w:r>
      <w:r w:rsidR="002E45A2" w:rsidRPr="006F15B9">
        <w:rPr>
          <w:rFonts w:eastAsiaTheme="minorHAnsi"/>
          <w:szCs w:val="24"/>
        </w:rPr>
        <w:t xml:space="preserve"> </w:t>
      </w:r>
      <w:r w:rsidR="000F2E1C" w:rsidRPr="006F15B9">
        <w:rPr>
          <w:rFonts w:eastAsiaTheme="minorHAnsi"/>
          <w:szCs w:val="24"/>
        </w:rPr>
        <w:t xml:space="preserve">tabák </w:t>
      </w:r>
      <w:r w:rsidR="000F2E1C" w:rsidRPr="00DD3357">
        <w:rPr>
          <w:rFonts w:eastAsiaTheme="minorHAnsi"/>
          <w:szCs w:val="24"/>
        </w:rPr>
        <w:t>ke</w:t>
      </w:r>
      <w:r w:rsidR="00B44FEA" w:rsidRPr="00DD3357">
        <w:rPr>
          <w:rFonts w:eastAsiaTheme="minorHAnsi"/>
          <w:szCs w:val="24"/>
        </w:rPr>
        <w:t> </w:t>
      </w:r>
      <w:r w:rsidR="000F2E1C" w:rsidRPr="00DD3357">
        <w:rPr>
          <w:rFonts w:eastAsiaTheme="minorHAnsi"/>
          <w:szCs w:val="24"/>
        </w:rPr>
        <w:t>kouření</w:t>
      </w:r>
      <w:r w:rsidR="00DB79CF" w:rsidRPr="00C82C8B">
        <w:rPr>
          <w:rFonts w:eastAsiaTheme="minorHAnsi"/>
          <w:b/>
          <w:color w:val="7030A0"/>
          <w:szCs w:val="24"/>
          <w:bdr w:val="dotted" w:sz="12" w:space="0" w:color="7030A0"/>
        </w:rPr>
        <w:t>,</w:t>
      </w:r>
      <w:r w:rsidR="000F2E1C" w:rsidRPr="00C82C8B">
        <w:rPr>
          <w:rFonts w:eastAsiaTheme="minorHAnsi"/>
          <w:b/>
          <w:color w:val="7030A0"/>
          <w:szCs w:val="24"/>
          <w:bdr w:val="dotted" w:sz="12" w:space="0" w:color="7030A0"/>
        </w:rPr>
        <w:t xml:space="preserve"> </w:t>
      </w:r>
      <w:r w:rsidR="00DB79CF" w:rsidRPr="00C82C8B">
        <w:rPr>
          <w:b/>
          <w:color w:val="7030A0"/>
          <w:szCs w:val="24"/>
          <w:bdr w:val="dotted" w:sz="12" w:space="0" w:color="7030A0"/>
        </w:rPr>
        <w:t>tabák do vodní dýmky</w:t>
      </w:r>
      <w:r w:rsidR="00DB79CF" w:rsidRPr="006F15B9">
        <w:rPr>
          <w:b/>
          <w:szCs w:val="24"/>
        </w:rPr>
        <w:t>, ostatní tabákový výrobek</w:t>
      </w:r>
      <w:r w:rsidR="00405AC6" w:rsidRPr="006F15B9">
        <w:rPr>
          <w:b/>
          <w:szCs w:val="24"/>
        </w:rPr>
        <w:t xml:space="preserve">, </w:t>
      </w:r>
      <w:r w:rsidR="0019087C" w:rsidRPr="006F15B9">
        <w:rPr>
          <w:b/>
          <w:szCs w:val="24"/>
        </w:rPr>
        <w:t xml:space="preserve">náplň do </w:t>
      </w:r>
      <w:r w:rsidR="00405AC6" w:rsidRPr="006F15B9">
        <w:rPr>
          <w:b/>
          <w:szCs w:val="24"/>
        </w:rPr>
        <w:t>elektronick</w:t>
      </w:r>
      <w:r w:rsidR="0019087C" w:rsidRPr="006F15B9">
        <w:rPr>
          <w:b/>
          <w:szCs w:val="24"/>
        </w:rPr>
        <w:t>é</w:t>
      </w:r>
      <w:r w:rsidR="00405AC6" w:rsidRPr="006F15B9">
        <w:rPr>
          <w:b/>
          <w:szCs w:val="24"/>
        </w:rPr>
        <w:t xml:space="preserve"> cigaret</w:t>
      </w:r>
      <w:r w:rsidR="0019087C" w:rsidRPr="006F15B9">
        <w:rPr>
          <w:b/>
          <w:szCs w:val="24"/>
        </w:rPr>
        <w:t>y</w:t>
      </w:r>
      <w:r w:rsidR="00405AC6" w:rsidRPr="006F15B9">
        <w:rPr>
          <w:b/>
          <w:szCs w:val="24"/>
        </w:rPr>
        <w:t xml:space="preserve">, nikotinový sáček nebo ostatní nikotinový výrobek </w:t>
      </w:r>
      <w:r w:rsidR="008C4C2B" w:rsidRPr="006F15B9">
        <w:rPr>
          <w:rFonts w:eastAsiaTheme="minorHAnsi"/>
          <w:szCs w:val="24"/>
        </w:rPr>
        <w:t xml:space="preserve">může odběratel odebírat </w:t>
      </w:r>
      <w:r w:rsidR="00FB1E7C" w:rsidRPr="006F15B9">
        <w:rPr>
          <w:szCs w:val="24"/>
          <w:lang w:eastAsia="x-none"/>
        </w:rPr>
        <w:t>také</w:t>
      </w:r>
      <w:r w:rsidR="00FB1E7C" w:rsidRPr="006F15B9">
        <w:rPr>
          <w:rFonts w:eastAsiaTheme="minorHAnsi"/>
          <w:szCs w:val="24"/>
        </w:rPr>
        <w:t xml:space="preserve"> </w:t>
      </w:r>
      <w:r w:rsidR="000F2E1C" w:rsidRPr="006F15B9">
        <w:rPr>
          <w:rFonts w:eastAsiaTheme="minorHAnsi"/>
          <w:szCs w:val="24"/>
        </w:rPr>
        <w:t>na</w:t>
      </w:r>
      <w:r w:rsidR="009D4926" w:rsidRPr="006F15B9">
        <w:rPr>
          <w:rFonts w:eastAsiaTheme="minorHAnsi"/>
          <w:szCs w:val="24"/>
        </w:rPr>
        <w:t> </w:t>
      </w:r>
      <w:r w:rsidR="000F2E1C" w:rsidRPr="006F15B9">
        <w:rPr>
          <w:rFonts w:eastAsiaTheme="minorHAnsi"/>
          <w:szCs w:val="24"/>
        </w:rPr>
        <w:t>části archu v množství odpovídající</w:t>
      </w:r>
      <w:r w:rsidR="00320F59" w:rsidRPr="006F15B9">
        <w:rPr>
          <w:rFonts w:eastAsiaTheme="minorHAnsi"/>
          <w:szCs w:val="24"/>
        </w:rPr>
        <w:t>m</w:t>
      </w:r>
      <w:r w:rsidR="000F2E1C" w:rsidRPr="006F15B9">
        <w:rPr>
          <w:rFonts w:eastAsiaTheme="minorHAnsi"/>
          <w:szCs w:val="24"/>
        </w:rPr>
        <w:t xml:space="preserve"> násobkům </w:t>
      </w:r>
      <w:r w:rsidR="00065D9E" w:rsidRPr="006F15B9">
        <w:rPr>
          <w:rFonts w:eastAsiaTheme="minorHAnsi"/>
          <w:szCs w:val="24"/>
        </w:rPr>
        <w:t>čísla</w:t>
      </w:r>
    </w:p>
    <w:p w14:paraId="0D2D6D23" w14:textId="77777777" w:rsidR="00721A80" w:rsidRPr="005D1A04" w:rsidRDefault="0037493D" w:rsidP="005D1A04">
      <w:pPr>
        <w:pStyle w:val="Textpsmene"/>
        <w:numPr>
          <w:ilvl w:val="0"/>
          <w:numId w:val="0"/>
        </w:numPr>
        <w:ind w:left="425" w:hanging="425"/>
        <w:outlineLvl w:val="9"/>
        <w:rPr>
          <w:lang w:eastAsia="x-none"/>
        </w:rPr>
      </w:pPr>
      <w:r w:rsidRPr="005D1A04">
        <w:rPr>
          <w:lang w:eastAsia="x-none"/>
        </w:rPr>
        <w:t>a)</w:t>
      </w:r>
      <w:r w:rsidRPr="005D1A04">
        <w:rPr>
          <w:lang w:eastAsia="x-none"/>
        </w:rPr>
        <w:tab/>
      </w:r>
      <w:r w:rsidR="000F2E1C" w:rsidRPr="005D1A04">
        <w:rPr>
          <w:lang w:eastAsia="x-none"/>
        </w:rPr>
        <w:t>15</w:t>
      </w:r>
      <w:r w:rsidR="003F0B4F" w:rsidRPr="005D1A04">
        <w:rPr>
          <w:lang w:eastAsia="x-none"/>
        </w:rPr>
        <w:t xml:space="preserve"> v případě tabákových nálepek o rozměru 16 </w:t>
      </w:r>
      <w:r w:rsidR="00083764" w:rsidRPr="005D1A04">
        <w:rPr>
          <w:lang w:eastAsia="x-none"/>
        </w:rPr>
        <w:t xml:space="preserve">mm </w:t>
      </w:r>
      <w:r w:rsidR="003F0B4F" w:rsidRPr="005D1A04">
        <w:rPr>
          <w:lang w:eastAsia="x-none"/>
        </w:rPr>
        <w:t>x 32 mm</w:t>
      </w:r>
      <w:r w:rsidR="00721A80" w:rsidRPr="005D1A04">
        <w:rPr>
          <w:lang w:eastAsia="x-none"/>
        </w:rPr>
        <w:t>,</w:t>
      </w:r>
      <w:r w:rsidR="002A5723" w:rsidRPr="005D1A04">
        <w:rPr>
          <w:lang w:eastAsia="x-none"/>
        </w:rPr>
        <w:t xml:space="preserve"> nebo</w:t>
      </w:r>
    </w:p>
    <w:p w14:paraId="22C0825A" w14:textId="77777777" w:rsidR="000F2E1C" w:rsidRPr="005D1A04" w:rsidRDefault="0037493D" w:rsidP="005D1A04">
      <w:pPr>
        <w:pStyle w:val="Textpsmene"/>
        <w:numPr>
          <w:ilvl w:val="0"/>
          <w:numId w:val="0"/>
        </w:numPr>
        <w:ind w:left="425" w:hanging="425"/>
        <w:outlineLvl w:val="9"/>
        <w:rPr>
          <w:lang w:eastAsia="x-none"/>
        </w:rPr>
      </w:pPr>
      <w:r w:rsidRPr="005D1A04">
        <w:rPr>
          <w:lang w:eastAsia="x-none"/>
        </w:rPr>
        <w:t>b)</w:t>
      </w:r>
      <w:r w:rsidRPr="005D1A04">
        <w:rPr>
          <w:lang w:eastAsia="x-none"/>
        </w:rPr>
        <w:tab/>
      </w:r>
      <w:r w:rsidR="00721A80" w:rsidRPr="005D1A04">
        <w:rPr>
          <w:lang w:eastAsia="x-none"/>
        </w:rPr>
        <w:t xml:space="preserve">11 v případě tabákových nálepek o rozměru 20 </w:t>
      </w:r>
      <w:r w:rsidR="00083764" w:rsidRPr="005D1A04">
        <w:rPr>
          <w:lang w:eastAsia="x-none"/>
        </w:rPr>
        <w:t xml:space="preserve">mm </w:t>
      </w:r>
      <w:r w:rsidR="00721A80" w:rsidRPr="005D1A04">
        <w:rPr>
          <w:lang w:eastAsia="x-none"/>
        </w:rPr>
        <w:t>x 44 mm.</w:t>
      </w:r>
    </w:p>
    <w:p w14:paraId="4E5577BC" w14:textId="77777777" w:rsidR="000F2E1C" w:rsidRPr="00DD3357" w:rsidRDefault="000F2E1C" w:rsidP="005D1A04">
      <w:pPr>
        <w:pStyle w:val="Textodstavce"/>
        <w:ind w:firstLine="425"/>
        <w:outlineLvl w:val="9"/>
        <w:rPr>
          <w:rFonts w:eastAsiaTheme="minorHAnsi"/>
          <w:szCs w:val="24"/>
        </w:rPr>
      </w:pPr>
      <w:r w:rsidRPr="00DD3357">
        <w:rPr>
          <w:rFonts w:eastAsiaTheme="minorHAnsi"/>
          <w:szCs w:val="24"/>
        </w:rPr>
        <w:t>(</w:t>
      </w:r>
      <w:r w:rsidR="00F7585D" w:rsidRPr="00DD3357">
        <w:rPr>
          <w:rFonts w:eastAsiaTheme="minorHAnsi"/>
          <w:szCs w:val="24"/>
        </w:rPr>
        <w:t>3</w:t>
      </w:r>
      <w:r w:rsidRPr="00DD3357">
        <w:rPr>
          <w:rFonts w:eastAsiaTheme="minorHAnsi"/>
          <w:szCs w:val="24"/>
        </w:rPr>
        <w:t>) Pokud na základě požadavku odběratele vydá pověřený správce daně tabákové nálepky na vratné paletě, je odběratel povinen uhradit zálohu ve výši pořizovací ceny této palety. Záloh</w:t>
      </w:r>
      <w:r w:rsidR="00C1747C" w:rsidRPr="00DD3357">
        <w:rPr>
          <w:rFonts w:eastAsiaTheme="minorHAnsi"/>
          <w:szCs w:val="24"/>
        </w:rPr>
        <w:t>a</w:t>
      </w:r>
      <w:r w:rsidRPr="00DD3357">
        <w:rPr>
          <w:rFonts w:eastAsiaTheme="minorHAnsi"/>
          <w:szCs w:val="24"/>
        </w:rPr>
        <w:t xml:space="preserve"> na vratnou paletu se </w:t>
      </w:r>
      <w:r w:rsidRPr="005D1A04">
        <w:rPr>
          <w:szCs w:val="24"/>
          <w:lang w:eastAsia="x-none"/>
        </w:rPr>
        <w:t>odběrateli</w:t>
      </w:r>
      <w:r w:rsidRPr="00DD3357">
        <w:rPr>
          <w:rFonts w:eastAsiaTheme="minorHAnsi"/>
          <w:szCs w:val="24"/>
        </w:rPr>
        <w:t xml:space="preserve"> vrátí při vrácení této palety.</w:t>
      </w:r>
    </w:p>
    <w:p w14:paraId="3FDF3440" w14:textId="77777777" w:rsidR="000F2E1C" w:rsidRPr="00DD3357" w:rsidRDefault="000F2E1C" w:rsidP="000F2E1C">
      <w:pPr>
        <w:pStyle w:val="Paragraf"/>
      </w:pPr>
      <w:r w:rsidRPr="00DD3357">
        <w:t xml:space="preserve">§ </w:t>
      </w:r>
      <w:r w:rsidR="00E86DCC" w:rsidRPr="00DD3357">
        <w:t>8</w:t>
      </w:r>
    </w:p>
    <w:p w14:paraId="70E443A1" w14:textId="77777777" w:rsidR="000F2E1C" w:rsidRPr="00DD3357" w:rsidRDefault="00373992" w:rsidP="000F2E1C">
      <w:pPr>
        <w:pStyle w:val="Nadpisparagrafu"/>
      </w:pPr>
      <w:r w:rsidRPr="00DD3357">
        <w:t>E</w:t>
      </w:r>
      <w:r w:rsidR="000F2E1C" w:rsidRPr="00DD3357">
        <w:t>vidence tabákových nálepek</w:t>
      </w:r>
    </w:p>
    <w:p w14:paraId="0003632A" w14:textId="77777777" w:rsidR="008146B3" w:rsidRPr="005D1A04" w:rsidRDefault="00377006" w:rsidP="005D1A04">
      <w:pPr>
        <w:pStyle w:val="Textodstavce"/>
        <w:ind w:firstLine="425"/>
        <w:outlineLvl w:val="9"/>
        <w:rPr>
          <w:szCs w:val="24"/>
          <w:lang w:eastAsia="x-none"/>
        </w:rPr>
      </w:pPr>
      <w:r w:rsidRPr="00DD3357">
        <w:rPr>
          <w:rFonts w:eastAsiaTheme="minorHAnsi"/>
          <w:szCs w:val="24"/>
        </w:rPr>
        <w:t xml:space="preserve">(1) Odběratel vede evidenci odebraných, použitých </w:t>
      </w:r>
      <w:r w:rsidR="00B646E5" w:rsidRPr="00DD3357">
        <w:rPr>
          <w:rFonts w:eastAsiaTheme="minorHAnsi"/>
          <w:szCs w:val="24"/>
        </w:rPr>
        <w:t xml:space="preserve">a </w:t>
      </w:r>
      <w:r w:rsidRPr="00DD3357">
        <w:rPr>
          <w:rFonts w:eastAsiaTheme="minorHAnsi"/>
          <w:szCs w:val="24"/>
        </w:rPr>
        <w:t xml:space="preserve">vrácených tabákových nálepek na </w:t>
      </w:r>
      <w:r w:rsidRPr="006F15B9">
        <w:rPr>
          <w:rFonts w:eastAsiaTheme="minorHAnsi"/>
          <w:szCs w:val="24"/>
        </w:rPr>
        <w:t xml:space="preserve">formuláři </w:t>
      </w:r>
      <w:r w:rsidRPr="006F15B9">
        <w:rPr>
          <w:szCs w:val="24"/>
          <w:lang w:eastAsia="x-none"/>
        </w:rPr>
        <w:t xml:space="preserve">pro vedení evidence, </w:t>
      </w:r>
      <w:r w:rsidR="004468D4" w:rsidRPr="006F15B9">
        <w:rPr>
          <w:szCs w:val="24"/>
          <w:lang w:eastAsia="x-none"/>
        </w:rPr>
        <w:t xml:space="preserve">a to samostatně pro tabákové nálepky stejného druhu </w:t>
      </w:r>
      <w:r w:rsidR="004468D4" w:rsidRPr="006F15B9">
        <w:rPr>
          <w:strike/>
          <w:szCs w:val="24"/>
          <w:lang w:eastAsia="x-none"/>
        </w:rPr>
        <w:t>tabákového</w:t>
      </w:r>
      <w:r w:rsidR="004468D4" w:rsidRPr="006F15B9">
        <w:rPr>
          <w:szCs w:val="24"/>
          <w:lang w:eastAsia="x-none"/>
        </w:rPr>
        <w:t xml:space="preserve"> výrobku</w:t>
      </w:r>
      <w:r w:rsidR="004468D4" w:rsidRPr="005D1A04">
        <w:rPr>
          <w:szCs w:val="24"/>
          <w:lang w:eastAsia="x-none"/>
        </w:rPr>
        <w:t>, pro který jsou ty</w:t>
      </w:r>
      <w:r w:rsidR="00883424" w:rsidRPr="005D1A04">
        <w:rPr>
          <w:szCs w:val="24"/>
          <w:lang w:eastAsia="x-none"/>
        </w:rPr>
        <w:t>to tabákové nálepky určeny, a </w:t>
      </w:r>
      <w:r w:rsidR="004468D4" w:rsidRPr="005D1A04">
        <w:rPr>
          <w:szCs w:val="24"/>
          <w:lang w:eastAsia="x-none"/>
        </w:rPr>
        <w:t>stejných rozměrů a náležitostí.</w:t>
      </w:r>
    </w:p>
    <w:p w14:paraId="1CFFF67C" w14:textId="77777777" w:rsidR="000F2E1C" w:rsidRPr="00DD3357" w:rsidRDefault="000F2E1C" w:rsidP="005D1A04">
      <w:pPr>
        <w:pStyle w:val="Textodstavce"/>
        <w:ind w:firstLine="425"/>
        <w:outlineLvl w:val="9"/>
        <w:rPr>
          <w:rFonts w:eastAsiaTheme="minorHAnsi"/>
          <w:szCs w:val="24"/>
        </w:rPr>
      </w:pPr>
      <w:r w:rsidRPr="005D1A04">
        <w:rPr>
          <w:szCs w:val="24"/>
          <w:lang w:eastAsia="x-none"/>
        </w:rPr>
        <w:t xml:space="preserve">(2) </w:t>
      </w:r>
      <w:r w:rsidR="00E753A2" w:rsidRPr="005D1A04">
        <w:rPr>
          <w:szCs w:val="24"/>
          <w:lang w:eastAsia="x-none"/>
        </w:rPr>
        <w:t>Formulář pro</w:t>
      </w:r>
      <w:r w:rsidR="00E753A2" w:rsidRPr="00DD3357">
        <w:rPr>
          <w:rFonts w:eastAsiaTheme="minorHAnsi"/>
          <w:szCs w:val="24"/>
        </w:rPr>
        <w:t xml:space="preserve"> vedení </w:t>
      </w:r>
      <w:r w:rsidR="00B137B9" w:rsidRPr="00DD3357">
        <w:rPr>
          <w:rFonts w:eastAsiaTheme="minorHAnsi"/>
          <w:szCs w:val="24"/>
        </w:rPr>
        <w:t xml:space="preserve">evidence </w:t>
      </w:r>
      <w:r w:rsidR="00691FAB" w:rsidRPr="00DD3357">
        <w:rPr>
          <w:rFonts w:eastAsiaTheme="minorHAnsi"/>
          <w:szCs w:val="24"/>
        </w:rPr>
        <w:t>podle odstavce 1</w:t>
      </w:r>
      <w:r w:rsidRPr="00DD3357">
        <w:rPr>
          <w:rFonts w:eastAsiaTheme="minorHAnsi"/>
          <w:szCs w:val="24"/>
        </w:rPr>
        <w:t xml:space="preserve"> </w:t>
      </w:r>
      <w:r w:rsidR="004E2033" w:rsidRPr="00DD3357">
        <w:rPr>
          <w:rFonts w:eastAsiaTheme="minorHAnsi"/>
          <w:szCs w:val="24"/>
        </w:rPr>
        <w:t xml:space="preserve">je </w:t>
      </w:r>
      <w:r w:rsidR="00691FAB" w:rsidRPr="00DD3357">
        <w:rPr>
          <w:rFonts w:eastAsiaTheme="minorHAnsi"/>
          <w:szCs w:val="24"/>
        </w:rPr>
        <w:t xml:space="preserve">uveden </w:t>
      </w:r>
      <w:r w:rsidRPr="00DD3357">
        <w:rPr>
          <w:rFonts w:eastAsiaTheme="minorHAnsi"/>
          <w:szCs w:val="24"/>
        </w:rPr>
        <w:t>v příloze č. 3 k této vyhlášce.</w:t>
      </w:r>
    </w:p>
    <w:p w14:paraId="03B83222" w14:textId="0BDD0D14" w:rsidR="000F2E1C" w:rsidRPr="00DD3357" w:rsidRDefault="000F2E1C" w:rsidP="00C82C8B">
      <w:pPr>
        <w:pageBreakBefore/>
        <w:spacing w:after="200" w:line="276" w:lineRule="auto"/>
        <w:jc w:val="right"/>
        <w:outlineLvl w:val="3"/>
        <w:rPr>
          <w:szCs w:val="24"/>
        </w:rPr>
      </w:pPr>
      <w:r w:rsidRPr="00DD3357">
        <w:rPr>
          <w:szCs w:val="24"/>
        </w:rPr>
        <w:t xml:space="preserve">Příloha č. 1 k vyhlášce č. </w:t>
      </w:r>
      <w:r w:rsidR="00AA55B5">
        <w:rPr>
          <w:szCs w:val="24"/>
        </w:rPr>
        <w:t>82</w:t>
      </w:r>
      <w:r w:rsidRPr="00DD3357">
        <w:rPr>
          <w:szCs w:val="24"/>
        </w:rPr>
        <w:t>/201</w:t>
      </w:r>
      <w:r w:rsidR="00B646E5" w:rsidRPr="00DD3357">
        <w:rPr>
          <w:szCs w:val="24"/>
        </w:rPr>
        <w:t>9</w:t>
      </w:r>
      <w:r w:rsidRPr="00DD3357">
        <w:rPr>
          <w:szCs w:val="24"/>
        </w:rPr>
        <w:t xml:space="preserve"> Sb.</w:t>
      </w:r>
    </w:p>
    <w:p w14:paraId="4C67F1A2" w14:textId="77777777" w:rsidR="000F2E1C" w:rsidRPr="00DD3357" w:rsidRDefault="00CB3C73" w:rsidP="000F2E1C">
      <w:pPr>
        <w:spacing w:after="200" w:line="276" w:lineRule="auto"/>
        <w:jc w:val="center"/>
        <w:rPr>
          <w:rFonts w:eastAsiaTheme="minorHAnsi"/>
          <w:b/>
          <w:szCs w:val="24"/>
          <w:lang w:eastAsia="en-US"/>
        </w:rPr>
      </w:pPr>
      <w:r w:rsidRPr="00DD3357">
        <w:rPr>
          <w:rFonts w:eastAsiaTheme="minorHAnsi"/>
          <w:b/>
          <w:szCs w:val="24"/>
          <w:lang w:eastAsia="en-US"/>
        </w:rPr>
        <w:t xml:space="preserve">Vyobrazení </w:t>
      </w:r>
      <w:r w:rsidR="000F2E1C" w:rsidRPr="00DD3357">
        <w:rPr>
          <w:rFonts w:eastAsiaTheme="minorHAnsi"/>
          <w:b/>
          <w:szCs w:val="24"/>
          <w:lang w:eastAsia="en-US"/>
        </w:rPr>
        <w:t>tabákové nálepky</w:t>
      </w:r>
    </w:p>
    <w:p w14:paraId="4AAD9EEE" w14:textId="77777777" w:rsidR="00451F4F" w:rsidRPr="00DD3357" w:rsidRDefault="00555B93" w:rsidP="00C54E7D">
      <w:pPr>
        <w:keepNext/>
        <w:spacing w:after="200" w:line="276" w:lineRule="auto"/>
        <w:jc w:val="center"/>
      </w:pPr>
      <w:r w:rsidRPr="00DD3357">
        <w:rPr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D82E17" w:rsidRPr="00DD3357">
        <w:rPr>
          <w:noProof/>
          <w:color w:val="000000"/>
          <w:w w:val="0"/>
          <w:sz w:val="0"/>
          <w:szCs w:val="0"/>
          <w:bdr w:val="none" w:sz="0" w:space="0" w:color="000000"/>
          <w:shd w:val="clear" w:color="000000" w:fill="000000"/>
        </w:rPr>
        <w:drawing>
          <wp:inline distT="0" distB="0" distL="0" distR="0" wp14:anchorId="3B1AD258" wp14:editId="0F044A5F">
            <wp:extent cx="2717165" cy="5408930"/>
            <wp:effectExtent l="0" t="0" r="6985" b="1270"/>
            <wp:docPr id="5" name="Obrázek 5" descr="C:\Users\15814\Desktop\Nálepky\CIGARE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5814\Desktop\Nálepky\CIGARETY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6EA74" w14:textId="77777777" w:rsidR="007273FB" w:rsidRPr="00DD3357" w:rsidRDefault="00CB3C73" w:rsidP="00C54E7D">
      <w:pPr>
        <w:pStyle w:val="Titulek"/>
        <w:jc w:val="center"/>
        <w:rPr>
          <w:noProof/>
          <w:color w:val="000000"/>
          <w:w w:val="0"/>
          <w:sz w:val="2"/>
          <w:szCs w:val="0"/>
          <w:bdr w:val="none" w:sz="0" w:space="0" w:color="000000"/>
          <w:shd w:val="clear" w:color="000000" w:fill="000000"/>
        </w:rPr>
      </w:pPr>
      <w:r w:rsidRPr="00DD3357">
        <w:rPr>
          <w:sz w:val="22"/>
        </w:rPr>
        <w:t xml:space="preserve">Vyobrazení </w:t>
      </w:r>
      <w:r w:rsidR="00FE4FE0" w:rsidRPr="00DD3357">
        <w:rPr>
          <w:sz w:val="22"/>
        </w:rPr>
        <w:t>č. 1:</w:t>
      </w:r>
      <w:r w:rsidR="00451F4F" w:rsidRPr="00DD3357">
        <w:rPr>
          <w:sz w:val="22"/>
        </w:rPr>
        <w:t xml:space="preserve"> </w:t>
      </w:r>
      <w:r w:rsidR="00FE4FE0" w:rsidRPr="00DD3357">
        <w:rPr>
          <w:sz w:val="22"/>
        </w:rPr>
        <w:t>T</w:t>
      </w:r>
      <w:r w:rsidR="00451F4F" w:rsidRPr="00DD3357">
        <w:rPr>
          <w:sz w:val="22"/>
        </w:rPr>
        <w:t>abákov</w:t>
      </w:r>
      <w:r w:rsidR="00FE4FE0" w:rsidRPr="00DD3357">
        <w:rPr>
          <w:sz w:val="22"/>
        </w:rPr>
        <w:t>á</w:t>
      </w:r>
      <w:r w:rsidR="00451F4F" w:rsidRPr="00DD3357">
        <w:rPr>
          <w:sz w:val="22"/>
        </w:rPr>
        <w:t xml:space="preserve"> nálepk</w:t>
      </w:r>
      <w:r w:rsidR="00FE4FE0" w:rsidRPr="00DD3357">
        <w:rPr>
          <w:sz w:val="22"/>
        </w:rPr>
        <w:t>a</w:t>
      </w:r>
      <w:r w:rsidR="00451F4F" w:rsidRPr="00DD3357">
        <w:rPr>
          <w:sz w:val="22"/>
        </w:rPr>
        <w:t xml:space="preserve"> pro jednotkové balení cigaret</w:t>
      </w:r>
    </w:p>
    <w:p w14:paraId="614D1D62" w14:textId="77777777" w:rsidR="00451F4F" w:rsidRPr="00DD3357" w:rsidRDefault="00D82E17" w:rsidP="00C54E7D">
      <w:pPr>
        <w:keepNext/>
        <w:spacing w:after="200" w:line="276" w:lineRule="auto"/>
        <w:jc w:val="center"/>
      </w:pPr>
      <w:r w:rsidRPr="00DD3357">
        <w:rPr>
          <w:noProof/>
          <w:color w:val="000000"/>
          <w:w w:val="0"/>
          <w:sz w:val="0"/>
          <w:szCs w:val="0"/>
          <w:bdr w:val="none" w:sz="0" w:space="0" w:color="000000"/>
          <w:shd w:val="clear" w:color="000000" w:fill="000000"/>
        </w:rPr>
        <w:drawing>
          <wp:inline distT="0" distB="0" distL="0" distR="0" wp14:anchorId="32A5CE2B" wp14:editId="1DE30F2E">
            <wp:extent cx="2717165" cy="5408930"/>
            <wp:effectExtent l="0" t="0" r="6985" b="1270"/>
            <wp:docPr id="6" name="Obrázek 6" descr="C:\Users\15814\Desktop\Nálepky\DOUTNÍ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5814\Desktop\Nálepky\DOUTNÍKY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D301D" w14:textId="77777777" w:rsidR="007273FB" w:rsidRPr="00DD3357" w:rsidRDefault="00CB3C73" w:rsidP="00C54E7D">
      <w:pPr>
        <w:pStyle w:val="Titulek"/>
        <w:jc w:val="center"/>
        <w:rPr>
          <w:noProof/>
          <w:color w:val="000000"/>
          <w:w w:val="0"/>
          <w:sz w:val="2"/>
          <w:szCs w:val="0"/>
          <w:bdr w:val="none" w:sz="0" w:space="0" w:color="000000"/>
          <w:shd w:val="clear" w:color="000000" w:fill="000000"/>
        </w:rPr>
      </w:pPr>
      <w:r w:rsidRPr="00DD3357">
        <w:rPr>
          <w:sz w:val="22"/>
        </w:rPr>
        <w:t xml:space="preserve">Vyobrazení </w:t>
      </w:r>
      <w:r w:rsidR="00FE4FE0" w:rsidRPr="00DD3357">
        <w:rPr>
          <w:sz w:val="22"/>
        </w:rPr>
        <w:t>č. 2:</w:t>
      </w:r>
      <w:r w:rsidR="00451F4F" w:rsidRPr="00DD3357">
        <w:rPr>
          <w:sz w:val="22"/>
        </w:rPr>
        <w:t xml:space="preserve"> </w:t>
      </w:r>
      <w:r w:rsidR="00FE4FE0" w:rsidRPr="00DD3357">
        <w:rPr>
          <w:sz w:val="22"/>
        </w:rPr>
        <w:t>T</w:t>
      </w:r>
      <w:r w:rsidR="00451F4F" w:rsidRPr="00DD3357">
        <w:rPr>
          <w:sz w:val="22"/>
        </w:rPr>
        <w:t>abákov</w:t>
      </w:r>
      <w:r w:rsidR="00FE4FE0" w:rsidRPr="00DD3357">
        <w:rPr>
          <w:sz w:val="22"/>
        </w:rPr>
        <w:t>á</w:t>
      </w:r>
      <w:r w:rsidR="00451F4F" w:rsidRPr="00DD3357">
        <w:rPr>
          <w:sz w:val="22"/>
        </w:rPr>
        <w:t xml:space="preserve"> nálepk</w:t>
      </w:r>
      <w:r w:rsidR="00FE4FE0" w:rsidRPr="00DD3357">
        <w:rPr>
          <w:sz w:val="22"/>
        </w:rPr>
        <w:t>a</w:t>
      </w:r>
      <w:r w:rsidR="00451F4F" w:rsidRPr="00DD3357">
        <w:rPr>
          <w:sz w:val="22"/>
        </w:rPr>
        <w:t xml:space="preserve"> pro jednotkové balení doutníků a </w:t>
      </w:r>
      <w:proofErr w:type="spellStart"/>
      <w:r w:rsidR="00451F4F" w:rsidRPr="00DD3357">
        <w:rPr>
          <w:sz w:val="22"/>
        </w:rPr>
        <w:t>cigarillos</w:t>
      </w:r>
      <w:proofErr w:type="spellEnd"/>
    </w:p>
    <w:p w14:paraId="05DBAE84" w14:textId="77777777" w:rsidR="00451F4F" w:rsidRPr="00DD3357" w:rsidRDefault="007273FB" w:rsidP="00C54E7D">
      <w:pPr>
        <w:keepNext/>
        <w:spacing w:after="200" w:line="276" w:lineRule="auto"/>
        <w:jc w:val="center"/>
      </w:pPr>
      <w:r w:rsidRPr="00DD3357">
        <w:rPr>
          <w:noProof/>
          <w:color w:val="000000"/>
          <w:w w:val="0"/>
          <w:sz w:val="0"/>
          <w:szCs w:val="0"/>
          <w:bdr w:val="none" w:sz="0" w:space="0" w:color="000000"/>
          <w:shd w:val="clear" w:color="000000" w:fill="000000"/>
        </w:rPr>
        <w:drawing>
          <wp:inline distT="0" distB="0" distL="0" distR="0" wp14:anchorId="2ACA1D19" wp14:editId="26CB0334">
            <wp:extent cx="2717165" cy="5408930"/>
            <wp:effectExtent l="0" t="0" r="6985" b="1270"/>
            <wp:docPr id="7" name="Obrázek 7" descr="C:\Users\15814\Desktop\Nálepky\TABÁ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5814\Desktop\Nálepky\TABÁK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2B998" w14:textId="77777777" w:rsidR="00451F4F" w:rsidRPr="00DD3357" w:rsidRDefault="00CB3C73" w:rsidP="00C54E7D">
      <w:pPr>
        <w:pStyle w:val="Titulek"/>
        <w:jc w:val="center"/>
        <w:rPr>
          <w:sz w:val="22"/>
        </w:rPr>
      </w:pPr>
      <w:r w:rsidRPr="00DD3357">
        <w:rPr>
          <w:sz w:val="22"/>
        </w:rPr>
        <w:t xml:space="preserve">Vyobrazení </w:t>
      </w:r>
      <w:r w:rsidR="00FE4FE0" w:rsidRPr="00DD3357">
        <w:rPr>
          <w:sz w:val="22"/>
        </w:rPr>
        <w:t>č. 3:</w:t>
      </w:r>
      <w:r w:rsidR="00451F4F" w:rsidRPr="00DD3357">
        <w:rPr>
          <w:sz w:val="22"/>
        </w:rPr>
        <w:t xml:space="preserve"> </w:t>
      </w:r>
      <w:r w:rsidR="00FE4FE0" w:rsidRPr="00DD3357">
        <w:rPr>
          <w:sz w:val="22"/>
        </w:rPr>
        <w:t>T</w:t>
      </w:r>
      <w:r w:rsidR="00451F4F" w:rsidRPr="00DD3357">
        <w:rPr>
          <w:sz w:val="22"/>
        </w:rPr>
        <w:t>abákov</w:t>
      </w:r>
      <w:r w:rsidR="00FE4FE0" w:rsidRPr="00DD3357">
        <w:rPr>
          <w:sz w:val="22"/>
        </w:rPr>
        <w:t>á</w:t>
      </w:r>
      <w:r w:rsidR="00451F4F" w:rsidRPr="00DD3357">
        <w:rPr>
          <w:sz w:val="22"/>
        </w:rPr>
        <w:t xml:space="preserve"> nálepk</w:t>
      </w:r>
      <w:r w:rsidR="00FE4FE0" w:rsidRPr="00DD3357">
        <w:rPr>
          <w:sz w:val="22"/>
        </w:rPr>
        <w:t>a</w:t>
      </w:r>
      <w:r w:rsidR="00451F4F" w:rsidRPr="00DD3357">
        <w:rPr>
          <w:sz w:val="22"/>
        </w:rPr>
        <w:t xml:space="preserve"> pro jednotkové balení tabáku ke kouření</w:t>
      </w:r>
    </w:p>
    <w:p w14:paraId="6456EC89" w14:textId="77777777" w:rsidR="00197B7B" w:rsidRPr="00DD3357" w:rsidRDefault="00197B7B" w:rsidP="00685477">
      <w:pPr>
        <w:pStyle w:val="Titulek"/>
        <w:jc w:val="center"/>
        <w:rPr>
          <w:sz w:val="22"/>
        </w:rPr>
      </w:pPr>
    </w:p>
    <w:p w14:paraId="75BD2852" w14:textId="77777777" w:rsidR="00685477" w:rsidRPr="00DD3357" w:rsidRDefault="00685477" w:rsidP="0087399B">
      <w:pPr>
        <w:pStyle w:val="Titulek"/>
        <w:keepNext/>
        <w:jc w:val="center"/>
      </w:pPr>
      <w:r w:rsidRPr="00DD3357">
        <w:rPr>
          <w:noProof/>
          <w:sz w:val="22"/>
        </w:rPr>
        <w:drawing>
          <wp:inline distT="0" distB="0" distL="0" distR="0" wp14:anchorId="5546A16E" wp14:editId="11ABD401">
            <wp:extent cx="2705688" cy="5410800"/>
            <wp:effectExtent l="0" t="0" r="0" b="0"/>
            <wp:docPr id="1" name="Obrázek 1" descr="S:\Odbor32\06 Spotřební a energetické daně\01 Spotřební\01d Vyhláška - tabákové nálepky - novela\01 Přípravná fáze\01 Věcné řešení\Vzor TN\TN_zahřívané tabákové výrobk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Odbor32\06 Spotřební a energetické daně\01 Spotřební\01d Vyhláška - tabákové nálepky - novela\01 Přípravná fáze\01 Věcné řešení\Vzor TN\TN_zahřívané tabákové výrobky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688" cy="541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0C8D9" w14:textId="0268A263" w:rsidR="00197B7B" w:rsidRDefault="00CB3C73" w:rsidP="00685477">
      <w:pPr>
        <w:pStyle w:val="Titulek"/>
        <w:jc w:val="center"/>
        <w:rPr>
          <w:sz w:val="22"/>
          <w:szCs w:val="22"/>
        </w:rPr>
      </w:pPr>
      <w:r w:rsidRPr="00DD3357">
        <w:rPr>
          <w:sz w:val="22"/>
        </w:rPr>
        <w:t xml:space="preserve">Vyobrazení </w:t>
      </w:r>
      <w:r w:rsidR="00685477" w:rsidRPr="00DD3357">
        <w:rPr>
          <w:sz w:val="22"/>
          <w:szCs w:val="22"/>
        </w:rPr>
        <w:t>č. 4: Tabáková nálepka pro jednotkové balení zahřívaných tabákových výrobků</w:t>
      </w:r>
    </w:p>
    <w:p w14:paraId="032A694A" w14:textId="566C1A4B" w:rsidR="004D53E5" w:rsidRDefault="004D53E5" w:rsidP="00C82C8B"/>
    <w:p w14:paraId="17CF80C3" w14:textId="07C95F46" w:rsidR="00AA69EF" w:rsidRDefault="006C3ECB" w:rsidP="00C82C8B">
      <w:pPr>
        <w:jc w:val="center"/>
        <w:rPr>
          <w:i/>
          <w:sz w:val="22"/>
          <w:szCs w:val="22"/>
        </w:rPr>
      </w:pPr>
      <w:r>
        <w:rPr>
          <w:noProof/>
          <w:sz w:val="22"/>
        </w:rPr>
        <w:pict w14:anchorId="75FB0A7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2.25pt;height:424.5pt">
            <v:imagedata r:id="rId12" o:title="TN O"/>
          </v:shape>
        </w:pict>
      </w:r>
    </w:p>
    <w:p w14:paraId="0C39A629" w14:textId="67E85C91" w:rsidR="004D53E5" w:rsidRPr="006F15B9" w:rsidRDefault="004D53E5" w:rsidP="006C3ECB">
      <w:pPr>
        <w:pStyle w:val="Titulek"/>
        <w:jc w:val="center"/>
        <w:rPr>
          <w:sz w:val="22"/>
          <w:szCs w:val="22"/>
        </w:rPr>
      </w:pPr>
      <w:r w:rsidRPr="00AA69EF">
        <w:rPr>
          <w:sz w:val="22"/>
          <w:szCs w:val="22"/>
        </w:rPr>
        <w:t>Vyobrazení č. 5: Tabáková nálepka pro jednotkové balení</w:t>
      </w:r>
      <w:r w:rsidR="000773BC" w:rsidRPr="00AA69EF">
        <w:rPr>
          <w:sz w:val="22"/>
          <w:szCs w:val="22"/>
        </w:rPr>
        <w:t xml:space="preserve"> ostatního tabákového výrobku</w:t>
      </w:r>
    </w:p>
    <w:p w14:paraId="4904AF52" w14:textId="07A19E10" w:rsidR="000F5CC5" w:rsidRPr="006F15B9" w:rsidRDefault="005026A2" w:rsidP="000F5CC5">
      <w:pPr>
        <w:keepNext/>
        <w:spacing w:before="120"/>
        <w:jc w:val="center"/>
        <w:rPr>
          <w:i/>
          <w:sz w:val="22"/>
          <w:szCs w:val="22"/>
        </w:rPr>
      </w:pPr>
      <w:r>
        <w:rPr>
          <w:noProof/>
          <w:sz w:val="22"/>
        </w:rPr>
        <w:drawing>
          <wp:inline distT="0" distB="0" distL="0" distR="0" wp14:anchorId="5358A96A" wp14:editId="425C4BE2">
            <wp:extent cx="2695575" cy="5403215"/>
            <wp:effectExtent l="0" t="0" r="9525" b="6985"/>
            <wp:docPr id="4" name="Obrázek 4" descr="C:\Users\16160\AppData\Local\Microsoft\Windows\INetCache\Content.Word\TN 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6160\AppData\Local\Microsoft\Windows\INetCache\Content.Word\TN E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540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2D5F8" w14:textId="584196D0" w:rsidR="00234912" w:rsidRPr="005026A2" w:rsidRDefault="00234912" w:rsidP="006C3ECB">
      <w:pPr>
        <w:pStyle w:val="Titulek"/>
        <w:jc w:val="center"/>
        <w:rPr>
          <w:sz w:val="22"/>
          <w:szCs w:val="22"/>
        </w:rPr>
      </w:pPr>
      <w:r w:rsidRPr="005026A2">
        <w:rPr>
          <w:sz w:val="22"/>
          <w:szCs w:val="22"/>
        </w:rPr>
        <w:t>Vyobrazení č. 6: Tabáková nálepka pro jednotkové balení</w:t>
      </w:r>
      <w:r w:rsidR="000773BC" w:rsidRPr="005026A2">
        <w:rPr>
          <w:sz w:val="22"/>
          <w:szCs w:val="22"/>
        </w:rPr>
        <w:t xml:space="preserve"> náplně do elektronické cigarety</w:t>
      </w:r>
    </w:p>
    <w:p w14:paraId="67CC33B8" w14:textId="77777777" w:rsidR="005026A2" w:rsidRDefault="005026A2" w:rsidP="000F5CC5">
      <w:pPr>
        <w:keepNext/>
        <w:spacing w:before="120"/>
        <w:jc w:val="center"/>
        <w:rPr>
          <w:i/>
          <w:sz w:val="22"/>
          <w:szCs w:val="22"/>
        </w:rPr>
      </w:pPr>
    </w:p>
    <w:p w14:paraId="2C5C6304" w14:textId="03F71007" w:rsidR="002269C8" w:rsidRDefault="002269C8" w:rsidP="00234912">
      <w:pPr>
        <w:jc w:val="center"/>
        <w:rPr>
          <w:i/>
          <w:sz w:val="22"/>
          <w:szCs w:val="22"/>
        </w:rPr>
      </w:pPr>
      <w:r>
        <w:rPr>
          <w:i/>
          <w:noProof/>
          <w:sz w:val="22"/>
          <w:szCs w:val="22"/>
        </w:rPr>
        <w:drawing>
          <wp:inline distT="0" distB="0" distL="0" distR="0" wp14:anchorId="44400280" wp14:editId="66ACC6FC">
            <wp:extent cx="2707574" cy="5416140"/>
            <wp:effectExtent l="0" t="0" r="0" b="0"/>
            <wp:docPr id="8" name="Obrázek 8" descr="C:\Users\16160\AppData\Local\Microsoft\Windows\INetCache\Content.Word\TN 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6160\AppData\Local\Microsoft\Windows\INetCache\Content.Word\TN S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531" cy="5436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33EA1" w14:textId="77777777" w:rsidR="002269C8" w:rsidRPr="00207F0A" w:rsidRDefault="002269C8" w:rsidP="002269C8">
      <w:pPr>
        <w:pStyle w:val="Titulek"/>
        <w:jc w:val="center"/>
        <w:rPr>
          <w:sz w:val="22"/>
          <w:szCs w:val="22"/>
        </w:rPr>
      </w:pPr>
      <w:r w:rsidRPr="00207F0A">
        <w:rPr>
          <w:sz w:val="22"/>
          <w:szCs w:val="22"/>
        </w:rPr>
        <w:t>Vyobrazení č. 6: Tabáková nálepka pro jednotkové balení náplně do elektronické cigarety</w:t>
      </w:r>
    </w:p>
    <w:p w14:paraId="0574F6EA" w14:textId="77777777" w:rsidR="002269C8" w:rsidRDefault="002269C8" w:rsidP="000F5CC5">
      <w:pPr>
        <w:keepNext/>
        <w:spacing w:before="120"/>
        <w:jc w:val="center"/>
        <w:rPr>
          <w:b/>
          <w:sz w:val="22"/>
          <w:szCs w:val="22"/>
        </w:rPr>
      </w:pPr>
    </w:p>
    <w:p w14:paraId="127B2700" w14:textId="77777777" w:rsidR="002269C8" w:rsidRDefault="002269C8" w:rsidP="00234912">
      <w:pPr>
        <w:jc w:val="center"/>
        <w:rPr>
          <w:i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 wp14:anchorId="1B65D565" wp14:editId="2CB837B1">
            <wp:extent cx="2707574" cy="5416140"/>
            <wp:effectExtent l="0" t="0" r="0" b="0"/>
            <wp:docPr id="9" name="Obrázek 9" descr="C:\Users\16160\AppData\Local\Microsoft\Windows\INetCache\Content.Word\TN 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6160\AppData\Local\Microsoft\Windows\INetCache\Content.Word\TN N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981" cy="543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45A8B" w14:textId="24CA1F17" w:rsidR="00234912" w:rsidRPr="002269C8" w:rsidRDefault="00BE285F" w:rsidP="006C3ECB">
      <w:pPr>
        <w:pStyle w:val="Titulek"/>
        <w:jc w:val="center"/>
        <w:rPr>
          <w:sz w:val="22"/>
          <w:szCs w:val="22"/>
        </w:rPr>
      </w:pPr>
      <w:r w:rsidRPr="002269C8">
        <w:rPr>
          <w:sz w:val="22"/>
          <w:szCs w:val="22"/>
        </w:rPr>
        <w:t xml:space="preserve">Vyobrazení č. 8: </w:t>
      </w:r>
      <w:r w:rsidR="00234912" w:rsidRPr="002269C8">
        <w:rPr>
          <w:sz w:val="22"/>
          <w:szCs w:val="22"/>
        </w:rPr>
        <w:t>Tabáková nálepka pro jednotkové balení</w:t>
      </w:r>
      <w:r w:rsidR="006A24CD" w:rsidRPr="002269C8">
        <w:rPr>
          <w:sz w:val="22"/>
          <w:szCs w:val="22"/>
        </w:rPr>
        <w:t xml:space="preserve"> ostatního nikotinového výrobku</w:t>
      </w:r>
    </w:p>
    <w:p w14:paraId="693FD44E" w14:textId="77777777" w:rsidR="00537FFD" w:rsidRPr="00C82C8B" w:rsidRDefault="00537FFD" w:rsidP="00C82C8B">
      <w:pPr>
        <w:pStyle w:val="Textodstavce"/>
        <w:ind w:firstLine="425"/>
        <w:jc w:val="center"/>
        <w:outlineLvl w:val="9"/>
        <w:rPr>
          <w:b/>
          <w:color w:val="7030A0"/>
          <w:szCs w:val="24"/>
          <w:bdr w:val="dotted" w:sz="12" w:space="0" w:color="7030A0"/>
        </w:rPr>
      </w:pPr>
    </w:p>
    <w:tbl>
      <w:tblPr>
        <w:tblStyle w:val="Mkatabulky"/>
        <w:tblW w:w="9356" w:type="dxa"/>
        <w:tblInd w:w="-147" w:type="dxa"/>
        <w:tblBorders>
          <w:top w:val="dotted" w:sz="18" w:space="0" w:color="7030A0"/>
          <w:left w:val="dotted" w:sz="18" w:space="0" w:color="7030A0"/>
          <w:bottom w:val="dotted" w:sz="18" w:space="0" w:color="7030A0"/>
          <w:right w:val="dotted" w:sz="18" w:space="0" w:color="7030A0"/>
          <w:insideH w:val="dotted" w:sz="18" w:space="0" w:color="7030A0"/>
          <w:insideV w:val="dotted" w:sz="18" w:space="0" w:color="7030A0"/>
        </w:tblBorders>
        <w:tblLook w:val="04A0" w:firstRow="1" w:lastRow="0" w:firstColumn="1" w:lastColumn="0" w:noHBand="0" w:noVBand="1"/>
      </w:tblPr>
      <w:tblGrid>
        <w:gridCol w:w="9356"/>
      </w:tblGrid>
      <w:tr w:rsidR="007E4255" w:rsidRPr="00F57DCE" w14:paraId="5670059B" w14:textId="77777777" w:rsidTr="006C3ECB">
        <w:tc>
          <w:tcPr>
            <w:tcW w:w="9356" w:type="dxa"/>
          </w:tcPr>
          <w:p w14:paraId="5C627177" w14:textId="7566FEF7" w:rsidR="008E6631" w:rsidRPr="00C82C8B" w:rsidRDefault="00FF4F55" w:rsidP="008E6631">
            <w:pPr>
              <w:keepNext/>
              <w:spacing w:before="120"/>
              <w:jc w:val="center"/>
              <w:rPr>
                <w:i/>
                <w:color w:val="7030A0"/>
                <w:sz w:val="22"/>
                <w:szCs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0FC16082" wp14:editId="5A23930C">
                  <wp:extent cx="2707640" cy="5415280"/>
                  <wp:effectExtent l="0" t="0" r="0" b="0"/>
                  <wp:docPr id="10" name="Obrázek 10" descr="C:\Users\16160\AppData\Local\Microsoft\Windows\INetCache\Content.Word\TN 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16160\AppData\Local\Microsoft\Windows\INetCache\Content.Word\TN 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640" cy="541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4725F0" w14:textId="0E652A48" w:rsidR="007E4255" w:rsidRPr="00FF4F55" w:rsidRDefault="007E4255" w:rsidP="006C3ECB">
            <w:pPr>
              <w:pStyle w:val="Titulek"/>
              <w:jc w:val="center"/>
              <w:rPr>
                <w:color w:val="7030A0"/>
                <w:sz w:val="22"/>
                <w:szCs w:val="22"/>
              </w:rPr>
            </w:pPr>
            <w:r w:rsidRPr="00FF4F55">
              <w:rPr>
                <w:color w:val="7030A0"/>
                <w:sz w:val="22"/>
                <w:szCs w:val="22"/>
              </w:rPr>
              <w:t>Vyobrazení č. 4: Tabáková nálepka pro jednotkové balení tabáku do vodní dýmky</w:t>
            </w:r>
          </w:p>
          <w:p w14:paraId="059187C3" w14:textId="64E0664C" w:rsidR="00613B17" w:rsidRPr="00DD3357" w:rsidRDefault="00613B17" w:rsidP="00613B17">
            <w:pPr>
              <w:pStyle w:val="Titulek"/>
              <w:keepNext/>
              <w:jc w:val="center"/>
            </w:pPr>
            <w:r w:rsidRPr="00DD3357">
              <w:rPr>
                <w:noProof/>
                <w:sz w:val="22"/>
              </w:rPr>
              <w:drawing>
                <wp:inline distT="0" distB="0" distL="0" distR="0" wp14:anchorId="3E1E0F82" wp14:editId="2245C4EC">
                  <wp:extent cx="2705688" cy="5410800"/>
                  <wp:effectExtent l="0" t="0" r="0" b="0"/>
                  <wp:docPr id="2" name="Obrázek 2" descr="S:\Odbor32\06 Spotřební a energetické daně\01 Spotřební\01d Vyhláška - tabákové nálepky - novela\01 Přípravná fáze\01 Věcné řešení\Vzor TN\TN_zahřívané tabákové výrobk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:\Odbor32\06 Spotřební a energetické daně\01 Spotřební\01d Vyhláška - tabákové nálepky - novela\01 Přípravná fáze\01 Věcné řešení\Vzor TN\TN_zahřívané tabákové výrobk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688" cy="541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120A33" w14:textId="03A3859A" w:rsidR="00613B17" w:rsidRDefault="00613B17" w:rsidP="00613B17">
            <w:pPr>
              <w:pStyle w:val="Titulek"/>
              <w:jc w:val="center"/>
              <w:rPr>
                <w:sz w:val="22"/>
                <w:szCs w:val="22"/>
              </w:rPr>
            </w:pPr>
            <w:r w:rsidRPr="00DD3357">
              <w:rPr>
                <w:sz w:val="22"/>
              </w:rPr>
              <w:t xml:space="preserve">Vyobrazení </w:t>
            </w:r>
            <w:r w:rsidRPr="00DD3357">
              <w:rPr>
                <w:sz w:val="22"/>
                <w:szCs w:val="22"/>
              </w:rPr>
              <w:t>č.</w:t>
            </w:r>
            <w:r w:rsidRPr="00C82C8B">
              <w:rPr>
                <w:strike/>
                <w:sz w:val="22"/>
                <w:szCs w:val="22"/>
              </w:rPr>
              <w:t xml:space="preserve"> </w:t>
            </w:r>
            <w:r w:rsidRPr="00C82C8B">
              <w:rPr>
                <w:strike/>
                <w:color w:val="7030A0"/>
                <w:sz w:val="22"/>
                <w:szCs w:val="22"/>
              </w:rPr>
              <w:t xml:space="preserve">4 </w:t>
            </w:r>
            <w:r w:rsidRPr="00C82C8B">
              <w:rPr>
                <w:color w:val="7030A0"/>
                <w:sz w:val="22"/>
                <w:szCs w:val="22"/>
              </w:rPr>
              <w:t>5</w:t>
            </w:r>
            <w:r w:rsidRPr="00DD3357">
              <w:rPr>
                <w:sz w:val="22"/>
                <w:szCs w:val="22"/>
              </w:rPr>
              <w:t>: Tabáková nálepka pro jednotkové balení zahřívaných tabákových výrobků</w:t>
            </w:r>
          </w:p>
          <w:p w14:paraId="0EAC9EBA" w14:textId="43F70329" w:rsidR="00493D43" w:rsidRDefault="00493D43" w:rsidP="008E663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5632B08C" wp14:editId="64236CE4">
                  <wp:extent cx="2695575" cy="5391150"/>
                  <wp:effectExtent l="0" t="0" r="9525" b="0"/>
                  <wp:docPr id="14" name="Obrázek 14" descr="C:\Users\16160\AppData\Local\Microsoft\Windows\INetCache\Content.Word\TN 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16160\AppData\Local\Microsoft\Windows\INetCache\Content.Word\TN 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539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8996F7" w14:textId="4D74A361" w:rsidR="008E6631" w:rsidRPr="00C82C8B" w:rsidRDefault="008E6631" w:rsidP="006C3ECB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C82C8B">
              <w:rPr>
                <w:b/>
                <w:sz w:val="22"/>
                <w:szCs w:val="22"/>
              </w:rPr>
              <w:t xml:space="preserve">Vyobrazení č. </w:t>
            </w:r>
            <w:r w:rsidRPr="00C82C8B">
              <w:rPr>
                <w:b/>
                <w:strike/>
                <w:color w:val="7030A0"/>
                <w:sz w:val="22"/>
                <w:szCs w:val="22"/>
              </w:rPr>
              <w:t>5</w:t>
            </w:r>
            <w:r w:rsidR="00613B17" w:rsidRPr="00C82C8B">
              <w:rPr>
                <w:b/>
                <w:color w:val="7030A0"/>
                <w:sz w:val="22"/>
                <w:szCs w:val="22"/>
              </w:rPr>
              <w:t xml:space="preserve"> 6</w:t>
            </w:r>
            <w:r w:rsidRPr="00C82C8B">
              <w:rPr>
                <w:b/>
                <w:sz w:val="22"/>
                <w:szCs w:val="22"/>
              </w:rPr>
              <w:t>: Tabáková nálepka pro jednotkové balení ostatního tabákového výrobku</w:t>
            </w:r>
          </w:p>
          <w:p w14:paraId="0046FEA1" w14:textId="77777777" w:rsidR="00493D43" w:rsidRDefault="00493D43" w:rsidP="008E6631">
            <w:pPr>
              <w:jc w:val="center"/>
              <w:rPr>
                <w:i/>
                <w:sz w:val="22"/>
                <w:szCs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0C8FBE1F" wp14:editId="017D5C45">
                  <wp:extent cx="2695575" cy="5403215"/>
                  <wp:effectExtent l="0" t="0" r="9525" b="6985"/>
                  <wp:docPr id="13" name="Obrázek 13" descr="C:\Users\16160\AppData\Local\Microsoft\Windows\INetCache\Content.Word\TN 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16160\AppData\Local\Microsoft\Windows\INetCache\Content.Word\TN 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540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3A3D0E" w14:textId="3D6112B8" w:rsidR="008E6631" w:rsidRPr="00C82C8B" w:rsidRDefault="008E6631" w:rsidP="006C3ECB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C82C8B">
              <w:rPr>
                <w:b/>
                <w:sz w:val="22"/>
                <w:szCs w:val="22"/>
              </w:rPr>
              <w:t xml:space="preserve">Vyobrazení č. </w:t>
            </w:r>
            <w:r w:rsidRPr="00C82C8B">
              <w:rPr>
                <w:b/>
                <w:strike/>
                <w:color w:val="7030A0"/>
                <w:sz w:val="22"/>
                <w:szCs w:val="22"/>
              </w:rPr>
              <w:t>6</w:t>
            </w:r>
            <w:r w:rsidR="00613B17">
              <w:rPr>
                <w:b/>
                <w:sz w:val="22"/>
                <w:szCs w:val="22"/>
              </w:rPr>
              <w:t xml:space="preserve"> </w:t>
            </w:r>
            <w:r w:rsidR="00613B17" w:rsidRPr="00C82C8B">
              <w:rPr>
                <w:b/>
                <w:color w:val="7030A0"/>
                <w:sz w:val="22"/>
                <w:szCs w:val="22"/>
              </w:rPr>
              <w:t>7</w:t>
            </w:r>
            <w:r w:rsidRPr="00C82C8B">
              <w:rPr>
                <w:b/>
                <w:sz w:val="22"/>
                <w:szCs w:val="22"/>
              </w:rPr>
              <w:t>: Tabáková nálepka pro jednotkové balení náplně do elektronické cigarety</w:t>
            </w:r>
          </w:p>
          <w:p w14:paraId="43EE795F" w14:textId="77777777" w:rsidR="00493D43" w:rsidRDefault="00493D43" w:rsidP="008E6631">
            <w:pPr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noProof/>
                <w:sz w:val="22"/>
                <w:szCs w:val="22"/>
              </w:rPr>
              <w:drawing>
                <wp:inline distT="0" distB="0" distL="0" distR="0" wp14:anchorId="5A857962" wp14:editId="4D8E8D93">
                  <wp:extent cx="2707574" cy="5416140"/>
                  <wp:effectExtent l="0" t="0" r="0" b="0"/>
                  <wp:docPr id="12" name="Obrázek 12" descr="C:\Users\16160\AppData\Local\Microsoft\Windows\INetCache\Content.Word\TN 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16160\AppData\Local\Microsoft\Windows\INetCache\Content.Word\TN 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531" cy="5436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FF5CC0" w14:textId="581B1343" w:rsidR="008E6631" w:rsidRPr="00C82C8B" w:rsidRDefault="008E6631" w:rsidP="006C3ECB">
            <w:pPr>
              <w:spacing w:before="120" w:after="120"/>
              <w:jc w:val="center"/>
              <w:rPr>
                <w:b/>
                <w:sz w:val="22"/>
                <w:szCs w:val="22"/>
              </w:rPr>
            </w:pPr>
            <w:r w:rsidRPr="00C82C8B">
              <w:rPr>
                <w:b/>
                <w:sz w:val="22"/>
                <w:szCs w:val="22"/>
              </w:rPr>
              <w:t xml:space="preserve">Vyobrazení č. </w:t>
            </w:r>
            <w:r w:rsidRPr="00C82C8B">
              <w:rPr>
                <w:b/>
                <w:strike/>
                <w:color w:val="7030A0"/>
                <w:sz w:val="22"/>
                <w:szCs w:val="22"/>
              </w:rPr>
              <w:t>7</w:t>
            </w:r>
            <w:r w:rsidR="00613B17">
              <w:rPr>
                <w:b/>
                <w:sz w:val="22"/>
                <w:szCs w:val="22"/>
              </w:rPr>
              <w:t xml:space="preserve"> </w:t>
            </w:r>
            <w:r w:rsidR="00613B17" w:rsidRPr="00C82C8B">
              <w:rPr>
                <w:b/>
                <w:color w:val="7030A0"/>
                <w:sz w:val="22"/>
                <w:szCs w:val="22"/>
              </w:rPr>
              <w:t>8</w:t>
            </w:r>
            <w:r w:rsidRPr="00C82C8B">
              <w:rPr>
                <w:b/>
                <w:sz w:val="22"/>
                <w:szCs w:val="22"/>
              </w:rPr>
              <w:t>: Tabáková nálepka pro jednotkové balení nikotinového sáčku</w:t>
            </w:r>
          </w:p>
          <w:p w14:paraId="78C7CDDE" w14:textId="77777777" w:rsidR="00493D43" w:rsidRDefault="00493D43" w:rsidP="008E6631">
            <w:pPr>
              <w:jc w:val="center"/>
              <w:rPr>
                <w:i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 wp14:anchorId="4453164B" wp14:editId="428B0F77">
                  <wp:extent cx="2707574" cy="5416140"/>
                  <wp:effectExtent l="0" t="0" r="0" b="0"/>
                  <wp:docPr id="11" name="Obrázek 11" descr="C:\Users\16160\AppData\Local\Microsoft\Windows\INetCache\Content.Word\TN 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16160\AppData\Local\Microsoft\Windows\INetCache\Content.Word\TN 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981" cy="5436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2A5BCC" w14:textId="70680120" w:rsidR="008E6631" w:rsidRPr="00C82C8B" w:rsidRDefault="008E6631" w:rsidP="006C3ECB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C82C8B">
              <w:rPr>
                <w:b/>
                <w:sz w:val="22"/>
                <w:szCs w:val="22"/>
              </w:rPr>
              <w:t xml:space="preserve">Vyobrazení č. </w:t>
            </w:r>
            <w:r w:rsidRPr="00C82C8B">
              <w:rPr>
                <w:b/>
                <w:strike/>
                <w:color w:val="7030A0"/>
                <w:sz w:val="22"/>
                <w:szCs w:val="22"/>
              </w:rPr>
              <w:t>8</w:t>
            </w:r>
            <w:r w:rsidR="00613B17">
              <w:rPr>
                <w:b/>
                <w:color w:val="7030A0"/>
                <w:sz w:val="22"/>
                <w:szCs w:val="22"/>
              </w:rPr>
              <w:t xml:space="preserve"> 9</w:t>
            </w:r>
            <w:r w:rsidRPr="00C82C8B">
              <w:rPr>
                <w:b/>
                <w:sz w:val="22"/>
                <w:szCs w:val="22"/>
              </w:rPr>
              <w:t>: Tabáková nálepka pro jednotkové balení ostatního nikotinového výrobku</w:t>
            </w:r>
          </w:p>
          <w:p w14:paraId="48934FFA" w14:textId="763B3AAE" w:rsidR="007E4255" w:rsidRPr="00527AD3" w:rsidRDefault="007E4255" w:rsidP="00C82C8B">
            <w:pPr>
              <w:pStyle w:val="Textbodu"/>
              <w:numPr>
                <w:ilvl w:val="0"/>
                <w:numId w:val="0"/>
              </w:numPr>
              <w:rPr>
                <w:b/>
                <w:color w:val="7030A0"/>
                <w:szCs w:val="24"/>
              </w:rPr>
            </w:pPr>
          </w:p>
        </w:tc>
      </w:tr>
    </w:tbl>
    <w:p w14:paraId="71385C96" w14:textId="77777777" w:rsidR="000F2E1C" w:rsidRPr="00DD3357" w:rsidRDefault="000F2E1C" w:rsidP="000F2E1C">
      <w:pPr>
        <w:rPr>
          <w:b/>
          <w:szCs w:val="24"/>
        </w:rPr>
      </w:pPr>
    </w:p>
    <w:p w14:paraId="1A44D696" w14:textId="77777777" w:rsidR="00540B72" w:rsidRPr="00DD3357" w:rsidRDefault="00540B72" w:rsidP="00540B72">
      <w:pPr>
        <w:pStyle w:val="Textodstavce"/>
        <w:rPr>
          <w:rFonts w:ascii="Arial" w:eastAsiaTheme="minorHAnsi" w:hAnsi="Arial"/>
          <w:color w:val="0000FF"/>
          <w:sz w:val="22"/>
          <w:szCs w:val="22"/>
        </w:rPr>
        <w:sectPr w:rsidR="00540B72" w:rsidRPr="00DD3357" w:rsidSect="00D92F15">
          <w:headerReference w:type="default" r:id="rId18"/>
          <w:headerReference w:type="first" r:id="rId19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5DE90824" w14:textId="497F7FC9" w:rsidR="00DC6AE3" w:rsidRPr="00DD3357" w:rsidRDefault="00DC6AE3" w:rsidP="00EA2BD8">
      <w:pPr>
        <w:pageBreakBefore/>
        <w:spacing w:after="200" w:line="276" w:lineRule="auto"/>
        <w:jc w:val="right"/>
        <w:outlineLvl w:val="3"/>
        <w:rPr>
          <w:szCs w:val="24"/>
        </w:rPr>
      </w:pPr>
      <w:r w:rsidRPr="00DD3357">
        <w:rPr>
          <w:szCs w:val="24"/>
        </w:rPr>
        <w:t xml:space="preserve">Příloha č. 2 k vyhlášce č. </w:t>
      </w:r>
      <w:r w:rsidR="009A41AA">
        <w:rPr>
          <w:szCs w:val="24"/>
        </w:rPr>
        <w:t>82</w:t>
      </w:r>
      <w:r w:rsidR="009A41AA" w:rsidRPr="00DD3357">
        <w:rPr>
          <w:szCs w:val="24"/>
        </w:rPr>
        <w:t>/</w:t>
      </w:r>
      <w:r w:rsidRPr="00DD3357">
        <w:rPr>
          <w:szCs w:val="24"/>
        </w:rPr>
        <w:t>201</w:t>
      </w:r>
      <w:r w:rsidR="00B646E5" w:rsidRPr="00DD3357">
        <w:rPr>
          <w:szCs w:val="24"/>
        </w:rPr>
        <w:t>9</w:t>
      </w:r>
      <w:r w:rsidRPr="00DD3357">
        <w:rPr>
          <w:szCs w:val="24"/>
        </w:rPr>
        <w:t xml:space="preserve"> Sb.</w:t>
      </w:r>
    </w:p>
    <w:p w14:paraId="4FEA2A23" w14:textId="77777777" w:rsidR="00DC6AE3" w:rsidRPr="00DD3357" w:rsidRDefault="00DC6AE3" w:rsidP="00201A96">
      <w:pPr>
        <w:spacing w:after="240"/>
        <w:jc w:val="center"/>
        <w:rPr>
          <w:b/>
          <w:szCs w:val="24"/>
        </w:rPr>
      </w:pPr>
      <w:r w:rsidRPr="00DD3357">
        <w:rPr>
          <w:b/>
          <w:szCs w:val="24"/>
        </w:rPr>
        <w:t>Formulář objednávky tabákových nálepek</w:t>
      </w:r>
    </w:p>
    <w:tbl>
      <w:tblPr>
        <w:tblW w:w="921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41"/>
        <w:gridCol w:w="214"/>
        <w:gridCol w:w="1134"/>
        <w:gridCol w:w="376"/>
        <w:gridCol w:w="2742"/>
        <w:gridCol w:w="2903"/>
      </w:tblGrid>
      <w:tr w:rsidR="00D71F3B" w:rsidRPr="00DD3357" w14:paraId="79AA0EE8" w14:textId="77777777" w:rsidTr="004E2033">
        <w:trPr>
          <w:trHeight w:val="694"/>
        </w:trPr>
        <w:tc>
          <w:tcPr>
            <w:tcW w:w="9210" w:type="dxa"/>
            <w:gridSpan w:val="6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  <w:hideMark/>
          </w:tcPr>
          <w:p w14:paraId="655F717B" w14:textId="77777777" w:rsidR="00D24C8E" w:rsidRPr="00DD3357" w:rsidRDefault="00D71F3B">
            <w:pPr>
              <w:spacing w:line="276" w:lineRule="auto"/>
              <w:jc w:val="center"/>
              <w:rPr>
                <w:b/>
                <w:bCs/>
                <w:caps/>
                <w:sz w:val="28"/>
                <w:lang w:eastAsia="en-US"/>
              </w:rPr>
            </w:pPr>
            <w:r w:rsidRPr="00DD3357">
              <w:rPr>
                <w:b/>
                <w:bCs/>
                <w:caps/>
                <w:sz w:val="28"/>
                <w:lang w:eastAsia="en-US"/>
              </w:rPr>
              <w:t>Objednávka tabákových nálepek</w:t>
            </w:r>
          </w:p>
          <w:p w14:paraId="199163B0" w14:textId="77777777" w:rsidR="00BC6065" w:rsidRPr="00DD3357" w:rsidRDefault="00D24C8E">
            <w:pPr>
              <w:spacing w:line="276" w:lineRule="auto"/>
              <w:jc w:val="center"/>
              <w:rPr>
                <w:b/>
                <w:bCs/>
                <w:caps/>
                <w:sz w:val="28"/>
                <w:lang w:eastAsia="en-US"/>
              </w:rPr>
            </w:pPr>
            <w:r w:rsidRPr="00DD3357">
              <w:rPr>
                <w:b/>
                <w:bCs/>
                <w:caps/>
                <w:sz w:val="28"/>
                <w:lang w:eastAsia="en-US"/>
              </w:rPr>
              <w:t>Pro</w:t>
            </w:r>
            <w:r w:rsidR="00BC6065" w:rsidRPr="00DD3357">
              <w:rPr>
                <w:b/>
                <w:bCs/>
                <w:caps/>
                <w:sz w:val="28"/>
                <w:lang w:eastAsia="en-US"/>
              </w:rPr>
              <w:t>……………………………………………</w:t>
            </w:r>
            <w:r w:rsidR="00BC6065" w:rsidRPr="00DD3357">
              <w:rPr>
                <w:bCs/>
                <w:szCs w:val="24"/>
                <w:vertAlign w:val="superscript"/>
              </w:rPr>
              <w:t>1)</w:t>
            </w:r>
          </w:p>
        </w:tc>
      </w:tr>
      <w:tr w:rsidR="00D71F3B" w:rsidRPr="00DD3357" w14:paraId="159DCDB1" w14:textId="77777777" w:rsidTr="004E2033">
        <w:trPr>
          <w:trHeight w:val="478"/>
        </w:trPr>
        <w:tc>
          <w:tcPr>
            <w:tcW w:w="9210" w:type="dxa"/>
            <w:gridSpan w:val="6"/>
            <w:tcBorders>
              <w:top w:val="single" w:sz="18" w:space="0" w:color="000000"/>
              <w:left w:val="single" w:sz="18" w:space="0" w:color="000000"/>
              <w:bottom w:val="nil"/>
              <w:right w:val="single" w:sz="18" w:space="0" w:color="000000"/>
            </w:tcBorders>
            <w:vAlign w:val="center"/>
            <w:hideMark/>
          </w:tcPr>
          <w:p w14:paraId="0C0ACE6C" w14:textId="77777777" w:rsidR="00D71F3B" w:rsidRPr="00DD3357" w:rsidRDefault="00D71F3B">
            <w:pPr>
              <w:spacing w:before="40" w:line="276" w:lineRule="auto"/>
              <w:jc w:val="left"/>
              <w:rPr>
                <w:szCs w:val="24"/>
                <w:lang w:eastAsia="en-US"/>
              </w:rPr>
            </w:pPr>
            <w:r w:rsidRPr="00DD3357">
              <w:rPr>
                <w:b/>
                <w:szCs w:val="24"/>
                <w:lang w:eastAsia="en-US"/>
              </w:rPr>
              <w:t>Odběratel</w:t>
            </w:r>
            <w:r w:rsidRPr="00DD3357">
              <w:rPr>
                <w:szCs w:val="24"/>
                <w:lang w:eastAsia="en-US"/>
              </w:rPr>
              <w:t>:</w:t>
            </w:r>
          </w:p>
        </w:tc>
      </w:tr>
      <w:tr w:rsidR="00D71F3B" w:rsidRPr="00DD3357" w14:paraId="5C09BFEE" w14:textId="77777777" w:rsidTr="004E2033">
        <w:trPr>
          <w:trHeight w:val="559"/>
        </w:trPr>
        <w:tc>
          <w:tcPr>
            <w:tcW w:w="3565" w:type="dxa"/>
            <w:gridSpan w:val="4"/>
            <w:tcBorders>
              <w:top w:val="nil"/>
              <w:left w:val="single" w:sz="18" w:space="0" w:color="000000"/>
              <w:bottom w:val="nil"/>
              <w:right w:val="nil"/>
            </w:tcBorders>
            <w:vAlign w:val="center"/>
            <w:hideMark/>
          </w:tcPr>
          <w:p w14:paraId="61E8CB93" w14:textId="77777777" w:rsidR="00D71F3B" w:rsidRPr="00DD3357" w:rsidRDefault="00D71F3B">
            <w:pPr>
              <w:spacing w:line="276" w:lineRule="auto"/>
              <w:ind w:firstLine="5"/>
              <w:jc w:val="left"/>
              <w:rPr>
                <w:b/>
                <w:bCs/>
                <w:lang w:eastAsia="en-US"/>
              </w:rPr>
            </w:pPr>
            <w:r w:rsidRPr="00DD3357">
              <w:rPr>
                <w:szCs w:val="24"/>
                <w:lang w:eastAsia="en-US"/>
              </w:rPr>
              <w:t>Obchodní firma nebo název:</w:t>
            </w:r>
          </w:p>
        </w:tc>
        <w:tc>
          <w:tcPr>
            <w:tcW w:w="5645" w:type="dxa"/>
            <w:gridSpan w:val="2"/>
            <w:tcBorders>
              <w:top w:val="nil"/>
              <w:left w:val="nil"/>
              <w:bottom w:val="nil"/>
              <w:right w:val="single" w:sz="18" w:space="0" w:color="000000"/>
            </w:tcBorders>
            <w:vAlign w:val="center"/>
          </w:tcPr>
          <w:p w14:paraId="3AD6C329" w14:textId="77777777" w:rsidR="00D71F3B" w:rsidRPr="00DD3357" w:rsidRDefault="00D71F3B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</w:p>
        </w:tc>
      </w:tr>
      <w:tr w:rsidR="00D71F3B" w:rsidRPr="00DD3357" w14:paraId="0B8E1D6C" w14:textId="77777777" w:rsidTr="004E2033">
        <w:trPr>
          <w:trHeight w:val="581"/>
        </w:trPr>
        <w:tc>
          <w:tcPr>
            <w:tcW w:w="3565" w:type="dxa"/>
            <w:gridSpan w:val="4"/>
            <w:tcBorders>
              <w:top w:val="nil"/>
              <w:left w:val="single" w:sz="18" w:space="0" w:color="000000"/>
              <w:bottom w:val="nil"/>
              <w:right w:val="nil"/>
            </w:tcBorders>
            <w:vAlign w:val="center"/>
            <w:hideMark/>
          </w:tcPr>
          <w:p w14:paraId="7D14E499" w14:textId="77777777" w:rsidR="00D71F3B" w:rsidRPr="00DD3357" w:rsidRDefault="00D71F3B">
            <w:pPr>
              <w:spacing w:line="276" w:lineRule="auto"/>
              <w:ind w:firstLine="5"/>
              <w:jc w:val="left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IČO/DIČ:</w:t>
            </w:r>
          </w:p>
        </w:tc>
        <w:tc>
          <w:tcPr>
            <w:tcW w:w="5645" w:type="dxa"/>
            <w:gridSpan w:val="2"/>
            <w:tcBorders>
              <w:top w:val="nil"/>
              <w:left w:val="nil"/>
              <w:bottom w:val="nil"/>
              <w:right w:val="single" w:sz="18" w:space="0" w:color="000000"/>
            </w:tcBorders>
            <w:vAlign w:val="center"/>
          </w:tcPr>
          <w:p w14:paraId="2592CB4D" w14:textId="77777777" w:rsidR="00D71F3B" w:rsidRPr="00DD3357" w:rsidRDefault="00D71F3B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</w:p>
        </w:tc>
      </w:tr>
      <w:tr w:rsidR="00D71F3B" w:rsidRPr="00DD3357" w14:paraId="1F1FDB11" w14:textId="77777777" w:rsidTr="004E2033">
        <w:trPr>
          <w:trHeight w:val="523"/>
        </w:trPr>
        <w:tc>
          <w:tcPr>
            <w:tcW w:w="3565" w:type="dxa"/>
            <w:gridSpan w:val="4"/>
            <w:tcBorders>
              <w:top w:val="nil"/>
              <w:left w:val="single" w:sz="18" w:space="0" w:color="000000"/>
              <w:bottom w:val="single" w:sz="8" w:space="0" w:color="auto"/>
              <w:right w:val="nil"/>
            </w:tcBorders>
            <w:vAlign w:val="center"/>
            <w:hideMark/>
          </w:tcPr>
          <w:p w14:paraId="660B608B" w14:textId="77777777" w:rsidR="00D71F3B" w:rsidRPr="00DD3357" w:rsidRDefault="00D71F3B">
            <w:pPr>
              <w:spacing w:line="276" w:lineRule="auto"/>
              <w:ind w:firstLine="5"/>
              <w:jc w:val="left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Sídlo:</w:t>
            </w:r>
          </w:p>
        </w:tc>
        <w:tc>
          <w:tcPr>
            <w:tcW w:w="5645" w:type="dxa"/>
            <w:gridSpan w:val="2"/>
            <w:tcBorders>
              <w:top w:val="nil"/>
              <w:left w:val="nil"/>
              <w:bottom w:val="single" w:sz="8" w:space="0" w:color="auto"/>
              <w:right w:val="single" w:sz="18" w:space="0" w:color="000000"/>
            </w:tcBorders>
            <w:vAlign w:val="center"/>
          </w:tcPr>
          <w:p w14:paraId="5D83AA0F" w14:textId="77777777" w:rsidR="00D71F3B" w:rsidRPr="00DD3357" w:rsidRDefault="00D71F3B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</w:p>
        </w:tc>
      </w:tr>
      <w:tr w:rsidR="00D71F3B" w:rsidRPr="00DD3357" w14:paraId="44EE9601" w14:textId="77777777" w:rsidTr="004E2033">
        <w:trPr>
          <w:trHeight w:val="991"/>
        </w:trPr>
        <w:tc>
          <w:tcPr>
            <w:tcW w:w="3189" w:type="dxa"/>
            <w:gridSpan w:val="3"/>
            <w:tcBorders>
              <w:top w:val="single" w:sz="18" w:space="0" w:color="000000"/>
              <w:left w:val="single" w:sz="18" w:space="0" w:color="000000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423D7F2" w14:textId="77777777" w:rsidR="00D71F3B" w:rsidRPr="00DD3357" w:rsidRDefault="00D71F3B">
            <w:pPr>
              <w:spacing w:line="276" w:lineRule="auto"/>
              <w:jc w:val="center"/>
              <w:rPr>
                <w:szCs w:val="24"/>
                <w:lang w:eastAsia="en-US"/>
              </w:rPr>
            </w:pPr>
            <w:r w:rsidRPr="00DD3357">
              <w:rPr>
                <w:lang w:eastAsia="en-US"/>
              </w:rPr>
              <w:t>Kód tabákové nálepky</w:t>
            </w:r>
            <w:r w:rsidR="00BC6065" w:rsidRPr="00DD3357">
              <w:rPr>
                <w:vertAlign w:val="superscript"/>
                <w:lang w:eastAsia="en-US"/>
              </w:rPr>
              <w:t>2</w:t>
            </w:r>
            <w:r w:rsidRPr="00DD3357">
              <w:rPr>
                <w:vertAlign w:val="superscript"/>
                <w:lang w:eastAsia="en-US"/>
              </w:rPr>
              <w:t>)</w:t>
            </w:r>
          </w:p>
        </w:tc>
        <w:tc>
          <w:tcPr>
            <w:tcW w:w="3118" w:type="dxa"/>
            <w:gridSpan w:val="2"/>
            <w:tcBorders>
              <w:top w:val="single" w:sz="18" w:space="0" w:color="000000"/>
              <w:left w:val="nil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E201E4F" w14:textId="77777777" w:rsidR="00D71F3B" w:rsidRPr="00DD3357" w:rsidRDefault="00D71F3B">
            <w:pPr>
              <w:spacing w:line="276" w:lineRule="auto"/>
              <w:jc w:val="center"/>
              <w:rPr>
                <w:lang w:eastAsia="en-US"/>
              </w:rPr>
            </w:pPr>
            <w:r w:rsidRPr="00DD3357">
              <w:rPr>
                <w:lang w:eastAsia="en-US"/>
              </w:rPr>
              <w:t>Počet tabákových nálepek</w:t>
            </w:r>
          </w:p>
        </w:tc>
        <w:tc>
          <w:tcPr>
            <w:tcW w:w="2903" w:type="dxa"/>
            <w:tcBorders>
              <w:top w:val="single" w:sz="18" w:space="0" w:color="000000"/>
              <w:left w:val="nil"/>
              <w:bottom w:val="single" w:sz="12" w:space="0" w:color="auto"/>
              <w:right w:val="single" w:sz="18" w:space="0" w:color="000000"/>
            </w:tcBorders>
            <w:vAlign w:val="center"/>
            <w:hideMark/>
          </w:tcPr>
          <w:p w14:paraId="01376371" w14:textId="77777777" w:rsidR="00D71F3B" w:rsidRPr="00DD3357" w:rsidRDefault="00D71F3B">
            <w:pPr>
              <w:spacing w:line="276" w:lineRule="auto"/>
              <w:jc w:val="center"/>
              <w:rPr>
                <w:lang w:eastAsia="en-US"/>
              </w:rPr>
            </w:pPr>
            <w:r w:rsidRPr="00DD3357">
              <w:rPr>
                <w:lang w:eastAsia="en-US"/>
              </w:rPr>
              <w:t>Hodnota tabákových nálepek</w:t>
            </w:r>
          </w:p>
        </w:tc>
      </w:tr>
      <w:tr w:rsidR="00D71F3B" w:rsidRPr="00DD3357" w14:paraId="33D2B5D8" w14:textId="77777777" w:rsidTr="004E2033">
        <w:trPr>
          <w:trHeight w:val="317"/>
        </w:trPr>
        <w:tc>
          <w:tcPr>
            <w:tcW w:w="3189" w:type="dxa"/>
            <w:gridSpan w:val="3"/>
            <w:tcBorders>
              <w:top w:val="single" w:sz="12" w:space="0" w:color="auto"/>
              <w:left w:val="single" w:sz="18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0FFD87CC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 </w:t>
            </w:r>
          </w:p>
        </w:tc>
        <w:tc>
          <w:tcPr>
            <w:tcW w:w="3118" w:type="dxa"/>
            <w:gridSpan w:val="2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4F5D7A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  <w:tc>
          <w:tcPr>
            <w:tcW w:w="2903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000000"/>
            </w:tcBorders>
            <w:noWrap/>
            <w:vAlign w:val="bottom"/>
            <w:hideMark/>
          </w:tcPr>
          <w:p w14:paraId="5BC1C5EB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</w:tr>
      <w:tr w:rsidR="00D71F3B" w:rsidRPr="00DD3357" w14:paraId="68EAE19C" w14:textId="77777777" w:rsidTr="004E2033">
        <w:trPr>
          <w:trHeight w:val="317"/>
        </w:trPr>
        <w:tc>
          <w:tcPr>
            <w:tcW w:w="3189" w:type="dxa"/>
            <w:gridSpan w:val="3"/>
            <w:tcBorders>
              <w:top w:val="nil"/>
              <w:left w:val="single" w:sz="18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3596E168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 </w:t>
            </w:r>
          </w:p>
        </w:tc>
        <w:tc>
          <w:tcPr>
            <w:tcW w:w="31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52269F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  <w:tc>
          <w:tcPr>
            <w:tcW w:w="2903" w:type="dxa"/>
            <w:tcBorders>
              <w:top w:val="nil"/>
              <w:left w:val="nil"/>
              <w:bottom w:val="single" w:sz="4" w:space="0" w:color="auto"/>
              <w:right w:val="single" w:sz="18" w:space="0" w:color="000000"/>
            </w:tcBorders>
            <w:noWrap/>
            <w:vAlign w:val="bottom"/>
            <w:hideMark/>
          </w:tcPr>
          <w:p w14:paraId="02A0ABC9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</w:tr>
      <w:tr w:rsidR="00D71F3B" w:rsidRPr="00DD3357" w14:paraId="67EC3296" w14:textId="77777777" w:rsidTr="004E2033">
        <w:trPr>
          <w:trHeight w:val="317"/>
        </w:trPr>
        <w:tc>
          <w:tcPr>
            <w:tcW w:w="3189" w:type="dxa"/>
            <w:gridSpan w:val="3"/>
            <w:tcBorders>
              <w:top w:val="nil"/>
              <w:left w:val="single" w:sz="18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15DE023B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 </w:t>
            </w:r>
          </w:p>
        </w:tc>
        <w:tc>
          <w:tcPr>
            <w:tcW w:w="31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0852C6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  <w:tc>
          <w:tcPr>
            <w:tcW w:w="2903" w:type="dxa"/>
            <w:tcBorders>
              <w:top w:val="nil"/>
              <w:left w:val="nil"/>
              <w:bottom w:val="single" w:sz="4" w:space="0" w:color="auto"/>
              <w:right w:val="single" w:sz="18" w:space="0" w:color="000000"/>
            </w:tcBorders>
            <w:noWrap/>
            <w:vAlign w:val="bottom"/>
            <w:hideMark/>
          </w:tcPr>
          <w:p w14:paraId="375C3864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</w:tr>
      <w:tr w:rsidR="00D71F3B" w:rsidRPr="00DD3357" w14:paraId="6149BE78" w14:textId="77777777" w:rsidTr="004E2033">
        <w:trPr>
          <w:trHeight w:val="317"/>
        </w:trPr>
        <w:tc>
          <w:tcPr>
            <w:tcW w:w="3189" w:type="dxa"/>
            <w:gridSpan w:val="3"/>
            <w:tcBorders>
              <w:top w:val="nil"/>
              <w:left w:val="single" w:sz="18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6B5D9D20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 </w:t>
            </w:r>
          </w:p>
        </w:tc>
        <w:tc>
          <w:tcPr>
            <w:tcW w:w="31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61BF67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  <w:tc>
          <w:tcPr>
            <w:tcW w:w="2903" w:type="dxa"/>
            <w:tcBorders>
              <w:top w:val="nil"/>
              <w:left w:val="nil"/>
              <w:bottom w:val="single" w:sz="4" w:space="0" w:color="auto"/>
              <w:right w:val="single" w:sz="18" w:space="0" w:color="000000"/>
            </w:tcBorders>
            <w:noWrap/>
            <w:vAlign w:val="bottom"/>
            <w:hideMark/>
          </w:tcPr>
          <w:p w14:paraId="1DF87FC1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</w:tr>
      <w:tr w:rsidR="00D71F3B" w:rsidRPr="00DD3357" w14:paraId="060DF3C1" w14:textId="77777777" w:rsidTr="004E2033">
        <w:trPr>
          <w:trHeight w:val="317"/>
        </w:trPr>
        <w:tc>
          <w:tcPr>
            <w:tcW w:w="3189" w:type="dxa"/>
            <w:gridSpan w:val="3"/>
            <w:tcBorders>
              <w:top w:val="nil"/>
              <w:left w:val="single" w:sz="18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651CDF24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 </w:t>
            </w:r>
          </w:p>
        </w:tc>
        <w:tc>
          <w:tcPr>
            <w:tcW w:w="31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A94CA2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  <w:tc>
          <w:tcPr>
            <w:tcW w:w="2903" w:type="dxa"/>
            <w:tcBorders>
              <w:top w:val="nil"/>
              <w:left w:val="nil"/>
              <w:bottom w:val="single" w:sz="4" w:space="0" w:color="auto"/>
              <w:right w:val="single" w:sz="18" w:space="0" w:color="000000"/>
            </w:tcBorders>
            <w:noWrap/>
            <w:vAlign w:val="bottom"/>
            <w:hideMark/>
          </w:tcPr>
          <w:p w14:paraId="3CEDB38D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</w:tr>
      <w:tr w:rsidR="00D71F3B" w:rsidRPr="00DD3357" w14:paraId="0C97BE4A" w14:textId="77777777" w:rsidTr="004E2033">
        <w:trPr>
          <w:trHeight w:val="317"/>
        </w:trPr>
        <w:tc>
          <w:tcPr>
            <w:tcW w:w="3189" w:type="dxa"/>
            <w:gridSpan w:val="3"/>
            <w:tcBorders>
              <w:top w:val="nil"/>
              <w:left w:val="single" w:sz="18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604CEA2F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 </w:t>
            </w:r>
          </w:p>
        </w:tc>
        <w:tc>
          <w:tcPr>
            <w:tcW w:w="31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C0FA53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  <w:tc>
          <w:tcPr>
            <w:tcW w:w="2903" w:type="dxa"/>
            <w:tcBorders>
              <w:top w:val="nil"/>
              <w:left w:val="nil"/>
              <w:bottom w:val="single" w:sz="4" w:space="0" w:color="auto"/>
              <w:right w:val="single" w:sz="18" w:space="0" w:color="000000"/>
            </w:tcBorders>
            <w:noWrap/>
            <w:vAlign w:val="bottom"/>
            <w:hideMark/>
          </w:tcPr>
          <w:p w14:paraId="634FEF2F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</w:tr>
      <w:tr w:rsidR="00D71F3B" w:rsidRPr="00DD3357" w14:paraId="7D5C4B59" w14:textId="77777777" w:rsidTr="004E2033">
        <w:trPr>
          <w:trHeight w:val="317"/>
        </w:trPr>
        <w:tc>
          <w:tcPr>
            <w:tcW w:w="3189" w:type="dxa"/>
            <w:gridSpan w:val="3"/>
            <w:tcBorders>
              <w:top w:val="single" w:sz="4" w:space="0" w:color="auto"/>
              <w:left w:val="single" w:sz="18" w:space="0" w:color="000000"/>
              <w:bottom w:val="single" w:sz="18" w:space="0" w:color="000000"/>
              <w:right w:val="single" w:sz="4" w:space="0" w:color="auto"/>
            </w:tcBorders>
            <w:hideMark/>
          </w:tcPr>
          <w:p w14:paraId="346BC9B1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 </w:t>
            </w:r>
          </w:p>
        </w:tc>
        <w:tc>
          <w:tcPr>
            <w:tcW w:w="3118" w:type="dxa"/>
            <w:gridSpan w:val="2"/>
            <w:tcBorders>
              <w:top w:val="nil"/>
              <w:left w:val="nil"/>
              <w:bottom w:val="single" w:sz="18" w:space="0" w:color="000000"/>
              <w:right w:val="single" w:sz="4" w:space="0" w:color="auto"/>
            </w:tcBorders>
            <w:noWrap/>
            <w:vAlign w:val="bottom"/>
            <w:hideMark/>
          </w:tcPr>
          <w:p w14:paraId="2625569B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  <w:tc>
          <w:tcPr>
            <w:tcW w:w="2903" w:type="dxa"/>
            <w:tcBorders>
              <w:top w:val="nil"/>
              <w:left w:val="nil"/>
              <w:bottom w:val="single" w:sz="18" w:space="0" w:color="000000"/>
              <w:right w:val="single" w:sz="18" w:space="0" w:color="000000"/>
            </w:tcBorders>
            <w:noWrap/>
            <w:vAlign w:val="bottom"/>
            <w:hideMark/>
          </w:tcPr>
          <w:p w14:paraId="017840D8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</w:tr>
      <w:tr w:rsidR="000C4016" w:rsidRPr="00DD3357" w14:paraId="04C52A1E" w14:textId="77777777" w:rsidTr="004E2033">
        <w:trPr>
          <w:trHeight w:val="315"/>
        </w:trPr>
        <w:tc>
          <w:tcPr>
            <w:tcW w:w="1841" w:type="dxa"/>
            <w:tcBorders>
              <w:top w:val="single" w:sz="18" w:space="0" w:color="000000"/>
              <w:left w:val="single" w:sz="18" w:space="0" w:color="000000"/>
              <w:bottom w:val="nil"/>
              <w:right w:val="nil"/>
            </w:tcBorders>
          </w:tcPr>
          <w:p w14:paraId="58C38DF7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214" w:type="dxa"/>
            <w:tcBorders>
              <w:top w:val="single" w:sz="18" w:space="0" w:color="000000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2A330A" w14:textId="77777777" w:rsidR="00D71F3B" w:rsidRPr="00DD3357" w:rsidRDefault="00D71F3B">
            <w:pPr>
              <w:spacing w:line="276" w:lineRule="auto"/>
              <w:jc w:val="left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134" w:type="dxa"/>
            <w:tcBorders>
              <w:top w:val="single" w:sz="18" w:space="0" w:color="000000"/>
              <w:left w:val="nil"/>
              <w:bottom w:val="nil"/>
              <w:right w:val="single" w:sz="18" w:space="0" w:color="auto"/>
            </w:tcBorders>
            <w:noWrap/>
            <w:vAlign w:val="bottom"/>
            <w:hideMark/>
          </w:tcPr>
          <w:p w14:paraId="2AF4FF92" w14:textId="77777777" w:rsidR="00D71F3B" w:rsidRPr="00DD3357" w:rsidRDefault="00D71F3B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DD3357">
              <w:rPr>
                <w:b/>
                <w:lang w:eastAsia="en-US"/>
              </w:rPr>
              <w:t>Celkem</w:t>
            </w:r>
          </w:p>
        </w:tc>
        <w:tc>
          <w:tcPr>
            <w:tcW w:w="3118" w:type="dxa"/>
            <w:gridSpan w:val="2"/>
            <w:tcBorders>
              <w:top w:val="single" w:sz="18" w:space="0" w:color="000000"/>
              <w:left w:val="single" w:sz="18" w:space="0" w:color="auto"/>
              <w:bottom w:val="single" w:sz="18" w:space="0" w:color="auto"/>
              <w:right w:val="single" w:sz="2" w:space="0" w:color="000000"/>
            </w:tcBorders>
            <w:noWrap/>
            <w:vAlign w:val="bottom"/>
            <w:hideMark/>
          </w:tcPr>
          <w:p w14:paraId="13FD3DF6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  <w:tc>
          <w:tcPr>
            <w:tcW w:w="2903" w:type="dxa"/>
            <w:tcBorders>
              <w:top w:val="single" w:sz="18" w:space="0" w:color="000000"/>
              <w:left w:val="single" w:sz="2" w:space="0" w:color="000000"/>
              <w:bottom w:val="single" w:sz="18" w:space="0" w:color="auto"/>
              <w:right w:val="single" w:sz="18" w:space="0" w:color="000000"/>
            </w:tcBorders>
            <w:noWrap/>
            <w:vAlign w:val="bottom"/>
            <w:hideMark/>
          </w:tcPr>
          <w:p w14:paraId="753EC980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lang w:eastAsia="en-US"/>
              </w:rPr>
              <w:t> </w:t>
            </w:r>
          </w:p>
        </w:tc>
      </w:tr>
      <w:tr w:rsidR="000C4016" w:rsidRPr="00DD3357" w14:paraId="67A183F5" w14:textId="77777777" w:rsidTr="004E2033">
        <w:trPr>
          <w:trHeight w:val="315"/>
        </w:trPr>
        <w:tc>
          <w:tcPr>
            <w:tcW w:w="1841" w:type="dxa"/>
            <w:tcBorders>
              <w:top w:val="nil"/>
              <w:left w:val="single" w:sz="18" w:space="0" w:color="000000"/>
              <w:bottom w:val="nil"/>
              <w:right w:val="nil"/>
            </w:tcBorders>
          </w:tcPr>
          <w:p w14:paraId="1AED62B2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214" w:type="dxa"/>
            <w:noWrap/>
            <w:vAlign w:val="bottom"/>
          </w:tcPr>
          <w:p w14:paraId="1FEFF712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134" w:type="dxa"/>
            <w:noWrap/>
            <w:vAlign w:val="bottom"/>
          </w:tcPr>
          <w:p w14:paraId="53E62E0D" w14:textId="77777777" w:rsidR="00D71F3B" w:rsidRPr="00DD3357" w:rsidRDefault="00D71F3B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3118" w:type="dxa"/>
            <w:gridSpan w:val="2"/>
            <w:tcBorders>
              <w:top w:val="single" w:sz="18" w:space="0" w:color="auto"/>
              <w:left w:val="nil"/>
              <w:bottom w:val="nil"/>
              <w:right w:val="nil"/>
            </w:tcBorders>
            <w:noWrap/>
            <w:vAlign w:val="bottom"/>
          </w:tcPr>
          <w:p w14:paraId="4081919F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2903" w:type="dxa"/>
            <w:tcBorders>
              <w:top w:val="single" w:sz="18" w:space="0" w:color="auto"/>
              <w:left w:val="nil"/>
              <w:bottom w:val="nil"/>
              <w:right w:val="single" w:sz="18" w:space="0" w:color="000000"/>
            </w:tcBorders>
            <w:noWrap/>
            <w:vAlign w:val="bottom"/>
          </w:tcPr>
          <w:p w14:paraId="45BC65FD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</w:p>
        </w:tc>
      </w:tr>
      <w:tr w:rsidR="000C4016" w:rsidRPr="00DD3357" w14:paraId="3AA7CE5A" w14:textId="77777777" w:rsidTr="004E2033">
        <w:trPr>
          <w:trHeight w:val="315"/>
        </w:trPr>
        <w:tc>
          <w:tcPr>
            <w:tcW w:w="1841" w:type="dxa"/>
            <w:tcBorders>
              <w:top w:val="nil"/>
              <w:left w:val="single" w:sz="18" w:space="0" w:color="000000"/>
              <w:bottom w:val="nil"/>
              <w:right w:val="nil"/>
            </w:tcBorders>
          </w:tcPr>
          <w:p w14:paraId="3A50412B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214" w:type="dxa"/>
            <w:noWrap/>
            <w:vAlign w:val="bottom"/>
          </w:tcPr>
          <w:p w14:paraId="33E0EF6E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134" w:type="dxa"/>
            <w:noWrap/>
            <w:vAlign w:val="bottom"/>
          </w:tcPr>
          <w:p w14:paraId="574E1C83" w14:textId="77777777" w:rsidR="00D71F3B" w:rsidRPr="00DD3357" w:rsidRDefault="00D71F3B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3118" w:type="dxa"/>
            <w:gridSpan w:val="2"/>
            <w:noWrap/>
            <w:vAlign w:val="bottom"/>
          </w:tcPr>
          <w:p w14:paraId="6AA8A75A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2903" w:type="dxa"/>
            <w:tcBorders>
              <w:top w:val="nil"/>
              <w:left w:val="nil"/>
              <w:bottom w:val="nil"/>
              <w:right w:val="single" w:sz="18" w:space="0" w:color="000000"/>
            </w:tcBorders>
            <w:noWrap/>
            <w:vAlign w:val="bottom"/>
          </w:tcPr>
          <w:p w14:paraId="632918C3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</w:p>
        </w:tc>
      </w:tr>
      <w:tr w:rsidR="00D71F3B" w:rsidRPr="00DD3357" w14:paraId="68D17AEF" w14:textId="77777777" w:rsidTr="004E2033">
        <w:trPr>
          <w:trHeight w:val="315"/>
        </w:trPr>
        <w:tc>
          <w:tcPr>
            <w:tcW w:w="2055" w:type="dxa"/>
            <w:gridSpan w:val="2"/>
            <w:tcBorders>
              <w:top w:val="nil"/>
              <w:left w:val="single" w:sz="18" w:space="0" w:color="000000"/>
              <w:bottom w:val="nil"/>
              <w:right w:val="nil"/>
            </w:tcBorders>
            <w:hideMark/>
          </w:tcPr>
          <w:p w14:paraId="52A4208C" w14:textId="77777777" w:rsidR="00D71F3B" w:rsidRPr="00DD3357" w:rsidRDefault="00D71F3B">
            <w:pPr>
              <w:spacing w:line="276" w:lineRule="auto"/>
              <w:rPr>
                <w:lang w:eastAsia="en-US"/>
              </w:rPr>
            </w:pPr>
            <w:r w:rsidRPr="00DD3357">
              <w:rPr>
                <w:szCs w:val="24"/>
                <w:lang w:eastAsia="en-US"/>
              </w:rPr>
              <w:t xml:space="preserve">   Datum:</w:t>
            </w:r>
            <w:r w:rsidRPr="00DD3357">
              <w:rPr>
                <w:szCs w:val="24"/>
                <w:lang w:eastAsia="en-US"/>
              </w:rPr>
              <w:tab/>
            </w:r>
          </w:p>
        </w:tc>
        <w:tc>
          <w:tcPr>
            <w:tcW w:w="7155" w:type="dxa"/>
            <w:gridSpan w:val="4"/>
            <w:tcBorders>
              <w:top w:val="nil"/>
              <w:left w:val="nil"/>
              <w:bottom w:val="nil"/>
              <w:right w:val="single" w:sz="18" w:space="0" w:color="000000"/>
            </w:tcBorders>
            <w:noWrap/>
            <w:vAlign w:val="bottom"/>
            <w:hideMark/>
          </w:tcPr>
          <w:p w14:paraId="7D816A21" w14:textId="77777777" w:rsidR="00D71F3B" w:rsidRPr="00DD3357" w:rsidRDefault="00D71F3B">
            <w:pPr>
              <w:spacing w:line="276" w:lineRule="auto"/>
              <w:ind w:firstLine="1917"/>
              <w:rPr>
                <w:lang w:eastAsia="en-US"/>
              </w:rPr>
            </w:pPr>
            <w:r w:rsidRPr="00DD3357">
              <w:rPr>
                <w:szCs w:val="24"/>
                <w:lang w:eastAsia="en-US"/>
              </w:rPr>
              <w:t>Podpis odběratele:</w:t>
            </w:r>
          </w:p>
        </w:tc>
      </w:tr>
      <w:tr w:rsidR="00D71F3B" w:rsidRPr="00DD3357" w14:paraId="078BE91E" w14:textId="77777777" w:rsidTr="004E2033">
        <w:trPr>
          <w:trHeight w:val="315"/>
        </w:trPr>
        <w:tc>
          <w:tcPr>
            <w:tcW w:w="1841" w:type="dxa"/>
            <w:tcBorders>
              <w:top w:val="nil"/>
              <w:left w:val="single" w:sz="18" w:space="0" w:color="000000"/>
              <w:bottom w:val="nil"/>
              <w:right w:val="nil"/>
            </w:tcBorders>
          </w:tcPr>
          <w:p w14:paraId="476601E8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214" w:type="dxa"/>
            <w:noWrap/>
            <w:vAlign w:val="bottom"/>
          </w:tcPr>
          <w:p w14:paraId="2F640E61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7155" w:type="dxa"/>
            <w:gridSpan w:val="4"/>
            <w:tcBorders>
              <w:top w:val="nil"/>
              <w:left w:val="nil"/>
              <w:bottom w:val="nil"/>
              <w:right w:val="single" w:sz="18" w:space="0" w:color="000000"/>
            </w:tcBorders>
            <w:noWrap/>
            <w:vAlign w:val="bottom"/>
          </w:tcPr>
          <w:p w14:paraId="2C8864B3" w14:textId="77777777" w:rsidR="00D71F3B" w:rsidRPr="00DD3357" w:rsidRDefault="00D71F3B">
            <w:pPr>
              <w:spacing w:line="276" w:lineRule="auto"/>
              <w:ind w:firstLine="1917"/>
              <w:rPr>
                <w:szCs w:val="24"/>
                <w:lang w:eastAsia="en-US"/>
              </w:rPr>
            </w:pPr>
          </w:p>
        </w:tc>
      </w:tr>
      <w:tr w:rsidR="00D71F3B" w:rsidRPr="00DD3357" w14:paraId="438FA5F8" w14:textId="77777777" w:rsidTr="004E2033">
        <w:trPr>
          <w:trHeight w:val="315"/>
        </w:trPr>
        <w:tc>
          <w:tcPr>
            <w:tcW w:w="1841" w:type="dxa"/>
            <w:tcBorders>
              <w:top w:val="nil"/>
              <w:left w:val="single" w:sz="18" w:space="0" w:color="000000"/>
              <w:bottom w:val="single" w:sz="18" w:space="0" w:color="000000"/>
              <w:right w:val="nil"/>
            </w:tcBorders>
          </w:tcPr>
          <w:p w14:paraId="1D7ADF52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214" w:type="dxa"/>
            <w:tcBorders>
              <w:top w:val="nil"/>
              <w:left w:val="nil"/>
              <w:bottom w:val="single" w:sz="18" w:space="0" w:color="000000"/>
              <w:right w:val="nil"/>
            </w:tcBorders>
            <w:noWrap/>
            <w:vAlign w:val="bottom"/>
          </w:tcPr>
          <w:p w14:paraId="0DD601D7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7155" w:type="dxa"/>
            <w:gridSpan w:val="4"/>
            <w:tcBorders>
              <w:top w:val="nil"/>
              <w:left w:val="nil"/>
              <w:bottom w:val="single" w:sz="18" w:space="0" w:color="000000"/>
              <w:right w:val="single" w:sz="18" w:space="0" w:color="000000"/>
            </w:tcBorders>
            <w:noWrap/>
            <w:vAlign w:val="bottom"/>
          </w:tcPr>
          <w:p w14:paraId="66115FA8" w14:textId="77777777" w:rsidR="00D71F3B" w:rsidRPr="00DD3357" w:rsidRDefault="00D71F3B">
            <w:pPr>
              <w:spacing w:line="276" w:lineRule="auto"/>
              <w:ind w:firstLine="1917"/>
              <w:rPr>
                <w:szCs w:val="24"/>
                <w:lang w:eastAsia="en-US"/>
              </w:rPr>
            </w:pPr>
          </w:p>
        </w:tc>
      </w:tr>
    </w:tbl>
    <w:p w14:paraId="78DEF12F" w14:textId="77777777" w:rsidR="00A91DF0" w:rsidRPr="00DD3357" w:rsidRDefault="00A91DF0" w:rsidP="00D71F3B">
      <w:pPr>
        <w:rPr>
          <w:b/>
          <w:sz w:val="22"/>
          <w:szCs w:val="22"/>
        </w:rPr>
      </w:pPr>
    </w:p>
    <w:p w14:paraId="3747A0FE" w14:textId="3DA324E1" w:rsidR="00D71F3B" w:rsidRPr="00DD3357" w:rsidRDefault="00A91DF0" w:rsidP="00045C07">
      <w:pPr>
        <w:rPr>
          <w:sz w:val="22"/>
          <w:szCs w:val="22"/>
        </w:rPr>
      </w:pPr>
      <w:r w:rsidRPr="00DD3357">
        <w:br w:type="page"/>
      </w:r>
      <w:r w:rsidR="00FE2310" w:rsidRPr="00DD3357">
        <w:rPr>
          <w:b/>
          <w:sz w:val="22"/>
          <w:szCs w:val="22"/>
        </w:rPr>
        <w:t>Vysvětlivk</w:t>
      </w:r>
      <w:r w:rsidR="00FE2310">
        <w:rPr>
          <w:b/>
          <w:sz w:val="22"/>
          <w:szCs w:val="22"/>
        </w:rPr>
        <w:t>y</w:t>
      </w:r>
      <w:r w:rsidR="00D71F3B" w:rsidRPr="00DD3357">
        <w:rPr>
          <w:b/>
          <w:sz w:val="22"/>
          <w:szCs w:val="22"/>
        </w:rPr>
        <w:t>:</w:t>
      </w:r>
    </w:p>
    <w:p w14:paraId="51F81221" w14:textId="79AAF01E" w:rsidR="00BC6065" w:rsidRPr="006F15B9" w:rsidRDefault="00BC6065" w:rsidP="00045C07">
      <w:pPr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1)</w:t>
      </w:r>
      <w:r w:rsidR="00FA2714">
        <w:rPr>
          <w:sz w:val="22"/>
          <w:szCs w:val="22"/>
        </w:rPr>
        <w:tab/>
      </w:r>
      <w:r w:rsidRPr="00DD3357">
        <w:rPr>
          <w:sz w:val="22"/>
          <w:szCs w:val="22"/>
        </w:rPr>
        <w:t xml:space="preserve">Odběratel doplní </w:t>
      </w:r>
      <w:r w:rsidR="00CF0A29" w:rsidRPr="006F15B9">
        <w:rPr>
          <w:sz w:val="22"/>
          <w:szCs w:val="22"/>
        </w:rPr>
        <w:t xml:space="preserve">druh </w:t>
      </w:r>
      <w:r w:rsidR="00CF0A29" w:rsidRPr="006F15B9">
        <w:rPr>
          <w:strike/>
          <w:sz w:val="22"/>
          <w:szCs w:val="22"/>
        </w:rPr>
        <w:t>tabákového</w:t>
      </w:r>
      <w:r w:rsidR="00CF0A29" w:rsidRPr="006F15B9">
        <w:rPr>
          <w:sz w:val="22"/>
          <w:szCs w:val="22"/>
        </w:rPr>
        <w:t xml:space="preserve"> výrobku (</w:t>
      </w:r>
      <w:r w:rsidRPr="006F15B9">
        <w:rPr>
          <w:sz w:val="22"/>
          <w:szCs w:val="22"/>
        </w:rPr>
        <w:t xml:space="preserve">cigarety, doutníky </w:t>
      </w:r>
      <w:r w:rsidRPr="00C863F6">
        <w:rPr>
          <w:sz w:val="22"/>
          <w:szCs w:val="22"/>
        </w:rPr>
        <w:t xml:space="preserve">a </w:t>
      </w:r>
      <w:proofErr w:type="spellStart"/>
      <w:r w:rsidRPr="00C863F6">
        <w:rPr>
          <w:sz w:val="22"/>
          <w:szCs w:val="22"/>
        </w:rPr>
        <w:t>cigarillos</w:t>
      </w:r>
      <w:proofErr w:type="spellEnd"/>
      <w:r w:rsidRPr="00C863F6">
        <w:rPr>
          <w:sz w:val="22"/>
          <w:szCs w:val="22"/>
        </w:rPr>
        <w:t>, tabák ke kouření</w:t>
      </w:r>
      <w:r w:rsidR="003C6C47" w:rsidRPr="00EA2BD8">
        <w:rPr>
          <w:rFonts w:eastAsiaTheme="minorHAnsi"/>
          <w:b/>
          <w:color w:val="7030A0"/>
          <w:sz w:val="22"/>
          <w:szCs w:val="22"/>
          <w:bdr w:val="dotted" w:sz="12" w:space="0" w:color="7030A0"/>
        </w:rPr>
        <w:t xml:space="preserve">, </w:t>
      </w:r>
      <w:r w:rsidR="003C6C47" w:rsidRPr="00EA2BD8">
        <w:rPr>
          <w:b/>
          <w:color w:val="7030A0"/>
          <w:sz w:val="22"/>
          <w:szCs w:val="22"/>
          <w:bdr w:val="dotted" w:sz="12" w:space="0" w:color="7030A0"/>
        </w:rPr>
        <w:t>tabák do vodní dýmky</w:t>
      </w:r>
      <w:r w:rsidR="00CF0A29" w:rsidRPr="00C863F6">
        <w:rPr>
          <w:sz w:val="22"/>
          <w:szCs w:val="22"/>
        </w:rPr>
        <w:t>,</w:t>
      </w:r>
      <w:r w:rsidR="00883424" w:rsidRPr="00C863F6">
        <w:rPr>
          <w:sz w:val="22"/>
          <w:szCs w:val="22"/>
        </w:rPr>
        <w:t xml:space="preserve"> </w:t>
      </w:r>
      <w:r w:rsidR="00E5712F" w:rsidRPr="006F15B9">
        <w:rPr>
          <w:strike/>
          <w:sz w:val="22"/>
          <w:szCs w:val="22"/>
        </w:rPr>
        <w:t>nebo</w:t>
      </w:r>
      <w:r w:rsidR="00E5712F" w:rsidRPr="006F15B9">
        <w:rPr>
          <w:sz w:val="22"/>
          <w:szCs w:val="22"/>
        </w:rPr>
        <w:t xml:space="preserve"> </w:t>
      </w:r>
      <w:r w:rsidRPr="006F15B9">
        <w:rPr>
          <w:sz w:val="22"/>
          <w:szCs w:val="22"/>
        </w:rPr>
        <w:t>zahřívané tabákové výrobky</w:t>
      </w:r>
      <w:r w:rsidR="00C863F6" w:rsidRPr="006F15B9">
        <w:rPr>
          <w:b/>
          <w:sz w:val="22"/>
          <w:szCs w:val="22"/>
        </w:rPr>
        <w:t xml:space="preserve">, ostatní tabákový výrobek, </w:t>
      </w:r>
      <w:r w:rsidR="007361B3" w:rsidRPr="006F15B9">
        <w:rPr>
          <w:b/>
          <w:sz w:val="22"/>
          <w:szCs w:val="22"/>
        </w:rPr>
        <w:t>nápl</w:t>
      </w:r>
      <w:r w:rsidR="007D3407" w:rsidRPr="006F15B9">
        <w:rPr>
          <w:b/>
          <w:sz w:val="22"/>
          <w:szCs w:val="22"/>
        </w:rPr>
        <w:t>ň</w:t>
      </w:r>
      <w:r w:rsidR="007361B3" w:rsidRPr="006F15B9">
        <w:rPr>
          <w:b/>
          <w:sz w:val="22"/>
          <w:szCs w:val="22"/>
        </w:rPr>
        <w:t xml:space="preserve"> do </w:t>
      </w:r>
      <w:r w:rsidR="00C863F6" w:rsidRPr="006F15B9">
        <w:rPr>
          <w:b/>
          <w:sz w:val="22"/>
          <w:szCs w:val="22"/>
        </w:rPr>
        <w:t>elektronick</w:t>
      </w:r>
      <w:r w:rsidR="007361B3" w:rsidRPr="006F15B9">
        <w:rPr>
          <w:b/>
          <w:sz w:val="22"/>
          <w:szCs w:val="22"/>
        </w:rPr>
        <w:t>é</w:t>
      </w:r>
      <w:r w:rsidR="00C863F6" w:rsidRPr="006F15B9">
        <w:rPr>
          <w:b/>
          <w:sz w:val="22"/>
          <w:szCs w:val="22"/>
        </w:rPr>
        <w:t xml:space="preserve"> cigaret</w:t>
      </w:r>
      <w:r w:rsidR="007361B3" w:rsidRPr="006F15B9">
        <w:rPr>
          <w:b/>
          <w:sz w:val="22"/>
          <w:szCs w:val="22"/>
        </w:rPr>
        <w:t>y</w:t>
      </w:r>
      <w:r w:rsidR="00C863F6" w:rsidRPr="006F15B9">
        <w:rPr>
          <w:b/>
          <w:sz w:val="22"/>
          <w:szCs w:val="22"/>
        </w:rPr>
        <w:t>, nikotinový sáček</w:t>
      </w:r>
      <w:r w:rsidR="00E5712F" w:rsidRPr="006F15B9">
        <w:rPr>
          <w:b/>
          <w:sz w:val="22"/>
          <w:szCs w:val="22"/>
        </w:rPr>
        <w:t>,</w:t>
      </w:r>
      <w:r w:rsidR="00C863F6" w:rsidRPr="006F15B9">
        <w:rPr>
          <w:b/>
          <w:sz w:val="22"/>
          <w:szCs w:val="22"/>
        </w:rPr>
        <w:t xml:space="preserve"> nebo ostatní nikotinový výrobek</w:t>
      </w:r>
      <w:r w:rsidR="00CF0A29" w:rsidRPr="006F15B9">
        <w:rPr>
          <w:sz w:val="22"/>
          <w:szCs w:val="22"/>
        </w:rPr>
        <w:t>)</w:t>
      </w:r>
      <w:r w:rsidRPr="006F15B9">
        <w:rPr>
          <w:sz w:val="22"/>
          <w:szCs w:val="22"/>
        </w:rPr>
        <w:t>.</w:t>
      </w:r>
    </w:p>
    <w:p w14:paraId="34DC5E5F" w14:textId="40E913B2" w:rsidR="00D71F3B" w:rsidRPr="006F15B9" w:rsidRDefault="00BC6065" w:rsidP="00045C07">
      <w:pPr>
        <w:ind w:left="284" w:hanging="284"/>
        <w:rPr>
          <w:sz w:val="22"/>
          <w:szCs w:val="22"/>
        </w:rPr>
      </w:pPr>
      <w:r w:rsidRPr="006F15B9">
        <w:rPr>
          <w:sz w:val="22"/>
          <w:szCs w:val="22"/>
        </w:rPr>
        <w:t>2</w:t>
      </w:r>
      <w:r w:rsidR="00D71F3B" w:rsidRPr="006F15B9">
        <w:rPr>
          <w:sz w:val="22"/>
          <w:szCs w:val="22"/>
        </w:rPr>
        <w:t>)</w:t>
      </w:r>
      <w:r w:rsidR="00FA2714" w:rsidRPr="006F15B9">
        <w:rPr>
          <w:sz w:val="22"/>
          <w:szCs w:val="22"/>
        </w:rPr>
        <w:tab/>
      </w:r>
      <w:r w:rsidR="00D71F3B" w:rsidRPr="006F15B9">
        <w:rPr>
          <w:sz w:val="22"/>
          <w:szCs w:val="22"/>
        </w:rPr>
        <w:t>Do tohoto sloupce se zaznamenává kód tabákových nálepek v následujícím tvaru:</w:t>
      </w:r>
    </w:p>
    <w:p w14:paraId="051D28F3" w14:textId="51C3A02D" w:rsidR="00D71F3B" w:rsidRPr="006F15B9" w:rsidRDefault="00D71F3B" w:rsidP="00045C07">
      <w:pPr>
        <w:ind w:left="567" w:hanging="283"/>
        <w:rPr>
          <w:sz w:val="22"/>
          <w:szCs w:val="22"/>
        </w:rPr>
      </w:pPr>
      <w:r w:rsidRPr="006F15B9">
        <w:rPr>
          <w:sz w:val="22"/>
          <w:szCs w:val="22"/>
        </w:rPr>
        <w:t>a)</w:t>
      </w:r>
      <w:r w:rsidRPr="006F15B9">
        <w:rPr>
          <w:sz w:val="22"/>
          <w:szCs w:val="22"/>
        </w:rPr>
        <w:tab/>
        <w:t xml:space="preserve">první část kódu je tvořena velkým písmenem, které označuje </w:t>
      </w:r>
      <w:r w:rsidR="00201A96" w:rsidRPr="006F15B9">
        <w:rPr>
          <w:sz w:val="22"/>
          <w:szCs w:val="22"/>
        </w:rPr>
        <w:t xml:space="preserve">druh </w:t>
      </w:r>
      <w:r w:rsidRPr="006F15B9">
        <w:rPr>
          <w:strike/>
          <w:sz w:val="22"/>
          <w:szCs w:val="22"/>
        </w:rPr>
        <w:t>tabákov</w:t>
      </w:r>
      <w:r w:rsidR="00201A96" w:rsidRPr="006F15B9">
        <w:rPr>
          <w:strike/>
          <w:sz w:val="22"/>
          <w:szCs w:val="22"/>
        </w:rPr>
        <w:t>ého</w:t>
      </w:r>
      <w:r w:rsidRPr="006F15B9">
        <w:rPr>
          <w:sz w:val="22"/>
          <w:szCs w:val="22"/>
        </w:rPr>
        <w:t xml:space="preserve"> </w:t>
      </w:r>
      <w:r w:rsidR="00201A96" w:rsidRPr="00DD3357">
        <w:rPr>
          <w:sz w:val="22"/>
          <w:szCs w:val="22"/>
        </w:rPr>
        <w:t xml:space="preserve">výrobku </w:t>
      </w:r>
      <w:r w:rsidRPr="00DD3357">
        <w:rPr>
          <w:sz w:val="22"/>
          <w:szCs w:val="22"/>
        </w:rPr>
        <w:t>(C</w:t>
      </w:r>
      <w:r w:rsidR="005047E5" w:rsidRPr="00DD3357">
        <w:rPr>
          <w:sz w:val="22"/>
          <w:szCs w:val="22"/>
        </w:rPr>
        <w:t> </w:t>
      </w:r>
      <w:r w:rsidRPr="00DD3357">
        <w:rPr>
          <w:sz w:val="22"/>
          <w:szCs w:val="22"/>
        </w:rPr>
        <w:t>pro</w:t>
      </w:r>
      <w:r w:rsidR="005047E5" w:rsidRPr="00DD3357">
        <w:rPr>
          <w:sz w:val="22"/>
          <w:szCs w:val="22"/>
        </w:rPr>
        <w:t> </w:t>
      </w:r>
      <w:r w:rsidRPr="00DD3357">
        <w:rPr>
          <w:sz w:val="22"/>
          <w:szCs w:val="22"/>
        </w:rPr>
        <w:t xml:space="preserve">cigarety, D pro doutníky a </w:t>
      </w:r>
      <w:proofErr w:type="spellStart"/>
      <w:r w:rsidRPr="00DD3357">
        <w:rPr>
          <w:sz w:val="22"/>
          <w:szCs w:val="22"/>
        </w:rPr>
        <w:t>cigarillos</w:t>
      </w:r>
      <w:proofErr w:type="spellEnd"/>
      <w:r w:rsidRPr="00DD3357">
        <w:rPr>
          <w:sz w:val="22"/>
          <w:szCs w:val="22"/>
        </w:rPr>
        <w:t>, T pro tabák ke kouření</w:t>
      </w:r>
      <w:r w:rsidR="003D1418" w:rsidRPr="00EA2BD8">
        <w:rPr>
          <w:rFonts w:eastAsiaTheme="minorHAnsi"/>
          <w:b/>
          <w:color w:val="7030A0"/>
          <w:sz w:val="22"/>
          <w:szCs w:val="22"/>
          <w:bdr w:val="dotted" w:sz="12" w:space="0" w:color="7030A0"/>
        </w:rPr>
        <w:t xml:space="preserve">, </w:t>
      </w:r>
      <w:r w:rsidR="003D1418">
        <w:rPr>
          <w:rFonts w:eastAsiaTheme="minorHAnsi"/>
          <w:b/>
          <w:color w:val="7030A0"/>
          <w:sz w:val="22"/>
          <w:szCs w:val="22"/>
          <w:bdr w:val="dotted" w:sz="12" w:space="0" w:color="7030A0"/>
        </w:rPr>
        <w:t xml:space="preserve">V pro </w:t>
      </w:r>
      <w:r w:rsidR="00181775" w:rsidRPr="00EA2BD8">
        <w:rPr>
          <w:b/>
          <w:color w:val="7030A0"/>
          <w:sz w:val="22"/>
          <w:szCs w:val="22"/>
          <w:bdr w:val="dotted" w:sz="12" w:space="0" w:color="7030A0"/>
        </w:rPr>
        <w:t>tabák do vodní dýmky</w:t>
      </w:r>
      <w:r w:rsidRPr="00DD3357">
        <w:rPr>
          <w:sz w:val="22"/>
          <w:szCs w:val="22"/>
        </w:rPr>
        <w:t>, Z pro zahřívané tabákové výrobky</w:t>
      </w:r>
      <w:r w:rsidR="00C863F6" w:rsidRPr="006F15B9">
        <w:rPr>
          <w:b/>
          <w:sz w:val="22"/>
          <w:szCs w:val="22"/>
        </w:rPr>
        <w:t xml:space="preserve">, </w:t>
      </w:r>
      <w:r w:rsidR="003D1418" w:rsidRPr="006F15B9">
        <w:rPr>
          <w:b/>
          <w:sz w:val="22"/>
          <w:szCs w:val="22"/>
        </w:rPr>
        <w:t xml:space="preserve">O pro </w:t>
      </w:r>
      <w:r w:rsidR="00C863F6" w:rsidRPr="006F15B9">
        <w:rPr>
          <w:b/>
          <w:sz w:val="22"/>
          <w:szCs w:val="22"/>
        </w:rPr>
        <w:t xml:space="preserve">ostatní tabákový výrobek, </w:t>
      </w:r>
      <w:r w:rsidR="003D1418" w:rsidRPr="006F15B9">
        <w:rPr>
          <w:b/>
          <w:sz w:val="22"/>
          <w:szCs w:val="22"/>
        </w:rPr>
        <w:t xml:space="preserve">E pro </w:t>
      </w:r>
      <w:r w:rsidR="007361B3" w:rsidRPr="006F15B9">
        <w:rPr>
          <w:b/>
          <w:sz w:val="22"/>
          <w:szCs w:val="22"/>
        </w:rPr>
        <w:t xml:space="preserve">náplň do </w:t>
      </w:r>
      <w:r w:rsidR="00C863F6" w:rsidRPr="006F15B9">
        <w:rPr>
          <w:b/>
          <w:sz w:val="22"/>
          <w:szCs w:val="22"/>
        </w:rPr>
        <w:t>elektronick</w:t>
      </w:r>
      <w:r w:rsidR="007361B3" w:rsidRPr="006F15B9">
        <w:rPr>
          <w:b/>
          <w:sz w:val="22"/>
          <w:szCs w:val="22"/>
        </w:rPr>
        <w:t>é</w:t>
      </w:r>
      <w:r w:rsidR="00C863F6" w:rsidRPr="006F15B9">
        <w:rPr>
          <w:b/>
          <w:sz w:val="22"/>
          <w:szCs w:val="22"/>
        </w:rPr>
        <w:t xml:space="preserve"> cigaret</w:t>
      </w:r>
      <w:r w:rsidR="007361B3" w:rsidRPr="006F15B9">
        <w:rPr>
          <w:b/>
          <w:sz w:val="22"/>
          <w:szCs w:val="22"/>
        </w:rPr>
        <w:t>y</w:t>
      </w:r>
      <w:r w:rsidR="00C863F6" w:rsidRPr="006F15B9">
        <w:rPr>
          <w:b/>
          <w:sz w:val="22"/>
          <w:szCs w:val="22"/>
        </w:rPr>
        <w:t xml:space="preserve">, </w:t>
      </w:r>
      <w:r w:rsidR="003D1418" w:rsidRPr="006F15B9">
        <w:rPr>
          <w:b/>
          <w:sz w:val="22"/>
          <w:szCs w:val="22"/>
        </w:rPr>
        <w:t xml:space="preserve">S pro </w:t>
      </w:r>
      <w:r w:rsidR="00C863F6" w:rsidRPr="006F15B9">
        <w:rPr>
          <w:b/>
          <w:sz w:val="22"/>
          <w:szCs w:val="22"/>
        </w:rPr>
        <w:t>nikotinový sáček</w:t>
      </w:r>
      <w:r w:rsidR="00CE4A3E" w:rsidRPr="006F15B9">
        <w:rPr>
          <w:b/>
          <w:sz w:val="22"/>
          <w:szCs w:val="22"/>
        </w:rPr>
        <w:t>,</w:t>
      </w:r>
      <w:r w:rsidR="00C863F6" w:rsidRPr="006F15B9">
        <w:rPr>
          <w:b/>
          <w:sz w:val="22"/>
          <w:szCs w:val="22"/>
        </w:rPr>
        <w:t xml:space="preserve"> </w:t>
      </w:r>
      <w:r w:rsidR="003D1418" w:rsidRPr="006F15B9">
        <w:rPr>
          <w:b/>
          <w:sz w:val="22"/>
          <w:szCs w:val="22"/>
        </w:rPr>
        <w:t xml:space="preserve">N pro </w:t>
      </w:r>
      <w:r w:rsidR="00C863F6" w:rsidRPr="006F15B9">
        <w:rPr>
          <w:b/>
          <w:sz w:val="22"/>
          <w:szCs w:val="22"/>
        </w:rPr>
        <w:t>ostatní nikotinový výrobek</w:t>
      </w:r>
      <w:r w:rsidRPr="006F15B9">
        <w:rPr>
          <w:sz w:val="22"/>
          <w:szCs w:val="22"/>
        </w:rPr>
        <w:t>),</w:t>
      </w:r>
    </w:p>
    <w:p w14:paraId="4AB89BDD" w14:textId="77777777" w:rsidR="00D71F3B" w:rsidRPr="00DD3357" w:rsidRDefault="00D71F3B" w:rsidP="00045C07">
      <w:pPr>
        <w:ind w:left="567" w:hanging="283"/>
        <w:rPr>
          <w:sz w:val="22"/>
          <w:szCs w:val="22"/>
        </w:rPr>
      </w:pPr>
      <w:r w:rsidRPr="00DD3357">
        <w:rPr>
          <w:sz w:val="22"/>
          <w:szCs w:val="22"/>
        </w:rPr>
        <w:t>b)</w:t>
      </w:r>
      <w:r w:rsidRPr="00DD3357">
        <w:rPr>
          <w:sz w:val="22"/>
          <w:szCs w:val="22"/>
        </w:rPr>
        <w:tab/>
        <w:t>druhá část kódu je tvořena malým písmenem označujícím velikost tabákové nálepky (m pro rozměr 16 mm x 32 mm, v pro rozměr 20 mm x 44 mm),</w:t>
      </w:r>
    </w:p>
    <w:p w14:paraId="27403FDC" w14:textId="77777777" w:rsidR="00D71F3B" w:rsidRPr="00DD3357" w:rsidRDefault="00D71F3B" w:rsidP="00045C07">
      <w:pPr>
        <w:ind w:left="567" w:hanging="283"/>
        <w:rPr>
          <w:sz w:val="22"/>
          <w:szCs w:val="22"/>
        </w:rPr>
      </w:pPr>
      <w:r w:rsidRPr="00DD3357">
        <w:rPr>
          <w:sz w:val="22"/>
          <w:szCs w:val="22"/>
        </w:rPr>
        <w:t>c)</w:t>
      </w:r>
      <w:r w:rsidRPr="00DD3357">
        <w:rPr>
          <w:sz w:val="22"/>
          <w:szCs w:val="22"/>
        </w:rPr>
        <w:tab/>
        <w:t>třetí část kódu je tvořena vybranými náležitostmi tabákové nálepky, a to v případě</w:t>
      </w:r>
    </w:p>
    <w:p w14:paraId="66DE94D7" w14:textId="77777777" w:rsidR="00D71F3B" w:rsidRPr="00DD3357" w:rsidRDefault="000C4016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1.</w:t>
      </w:r>
      <w:r w:rsidRPr="00DD3357">
        <w:rPr>
          <w:sz w:val="22"/>
          <w:szCs w:val="22"/>
        </w:rPr>
        <w:tab/>
      </w:r>
      <w:r w:rsidR="00D71F3B" w:rsidRPr="00DD3357">
        <w:rPr>
          <w:sz w:val="22"/>
          <w:szCs w:val="22"/>
        </w:rPr>
        <w:t>cigaret počtem kusů v jednotkovém balení určeném k přímé spotřebě a cenou pro konečného spotřebitele; tyto dvě náležitosti se oddělí lomítkem,</w:t>
      </w:r>
    </w:p>
    <w:p w14:paraId="0400E59C" w14:textId="77777777" w:rsidR="000C4016" w:rsidRPr="00DD3357" w:rsidRDefault="000C4016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2.</w:t>
      </w:r>
      <w:r w:rsidRPr="00DD3357">
        <w:rPr>
          <w:sz w:val="22"/>
          <w:szCs w:val="22"/>
        </w:rPr>
        <w:tab/>
      </w:r>
      <w:r w:rsidR="00D71F3B" w:rsidRPr="00DD3357">
        <w:rPr>
          <w:sz w:val="22"/>
          <w:szCs w:val="22"/>
        </w:rPr>
        <w:t xml:space="preserve">doutníků a </w:t>
      </w:r>
      <w:proofErr w:type="spellStart"/>
      <w:r w:rsidR="00D71F3B" w:rsidRPr="00DD3357">
        <w:rPr>
          <w:sz w:val="22"/>
          <w:szCs w:val="22"/>
        </w:rPr>
        <w:t>cigarillos</w:t>
      </w:r>
      <w:proofErr w:type="spellEnd"/>
      <w:r w:rsidR="00D71F3B" w:rsidRPr="00DD3357">
        <w:rPr>
          <w:sz w:val="22"/>
          <w:szCs w:val="22"/>
        </w:rPr>
        <w:t xml:space="preserve"> počtem kusů v jednotkovém balení určeném k přímé spotřebě,</w:t>
      </w:r>
      <w:r w:rsidRPr="00DD3357">
        <w:rPr>
          <w:sz w:val="22"/>
          <w:szCs w:val="22"/>
        </w:rPr>
        <w:t xml:space="preserve"> </w:t>
      </w:r>
    </w:p>
    <w:p w14:paraId="31753B8F" w14:textId="77777777" w:rsidR="00D71F3B" w:rsidRPr="00DD3357" w:rsidRDefault="000C4016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3.</w:t>
      </w:r>
      <w:r w:rsidRPr="00DD3357">
        <w:rPr>
          <w:sz w:val="22"/>
          <w:szCs w:val="22"/>
        </w:rPr>
        <w:tab/>
      </w:r>
      <w:r w:rsidR="00D71F3B" w:rsidRPr="00DD3357">
        <w:rPr>
          <w:sz w:val="22"/>
          <w:szCs w:val="22"/>
        </w:rPr>
        <w:t>tabáku ke kouření množstvím tabáku v jednotkovém balení určeném k přímé spotřebě v gramech,</w:t>
      </w:r>
    </w:p>
    <w:p w14:paraId="797AA507" w14:textId="5BF61E87" w:rsidR="00D71F3B" w:rsidRPr="006F15B9" w:rsidRDefault="000C4016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4.</w:t>
      </w:r>
      <w:r w:rsidRPr="00DD3357">
        <w:rPr>
          <w:sz w:val="22"/>
          <w:szCs w:val="22"/>
        </w:rPr>
        <w:tab/>
      </w:r>
      <w:r w:rsidR="00D71F3B" w:rsidRPr="00DD3357">
        <w:rPr>
          <w:sz w:val="22"/>
          <w:szCs w:val="22"/>
        </w:rPr>
        <w:t xml:space="preserve">zahřívaných tabákových výrobků </w:t>
      </w:r>
      <w:r w:rsidR="00D71F3B" w:rsidRPr="006F15B9">
        <w:rPr>
          <w:sz w:val="22"/>
          <w:szCs w:val="22"/>
        </w:rPr>
        <w:t xml:space="preserve">množstvím </w:t>
      </w:r>
      <w:r w:rsidR="00D71F3B" w:rsidRPr="006F15B9">
        <w:rPr>
          <w:strike/>
          <w:sz w:val="22"/>
          <w:szCs w:val="22"/>
        </w:rPr>
        <w:t>tabáku</w:t>
      </w:r>
      <w:r w:rsidR="00D71F3B" w:rsidRPr="006F15B9">
        <w:rPr>
          <w:sz w:val="22"/>
          <w:szCs w:val="22"/>
        </w:rPr>
        <w:t xml:space="preserve"> </w:t>
      </w:r>
      <w:r w:rsidR="006A000B" w:rsidRPr="006F15B9">
        <w:rPr>
          <w:b/>
          <w:sz w:val="22"/>
          <w:szCs w:val="22"/>
        </w:rPr>
        <w:t xml:space="preserve">náplně </w:t>
      </w:r>
      <w:r w:rsidR="007361B3" w:rsidRPr="006F15B9">
        <w:rPr>
          <w:b/>
          <w:sz w:val="22"/>
          <w:szCs w:val="22"/>
        </w:rPr>
        <w:t xml:space="preserve">obsažené </w:t>
      </w:r>
      <w:r w:rsidR="00576F66" w:rsidRPr="006F15B9">
        <w:rPr>
          <w:sz w:val="22"/>
          <w:szCs w:val="22"/>
        </w:rPr>
        <w:t>v </w:t>
      </w:r>
      <w:r w:rsidR="00D71F3B" w:rsidRPr="006F15B9">
        <w:rPr>
          <w:sz w:val="22"/>
          <w:szCs w:val="22"/>
        </w:rPr>
        <w:t xml:space="preserve">zahřívaných tabákových výrobcích v jednotkovém balení určeném k přímé spotřebě </w:t>
      </w:r>
      <w:r w:rsidR="00576F66" w:rsidRPr="006F15B9">
        <w:rPr>
          <w:sz w:val="22"/>
          <w:szCs w:val="22"/>
        </w:rPr>
        <w:t>v </w:t>
      </w:r>
      <w:r w:rsidR="00D71F3B" w:rsidRPr="006F15B9">
        <w:rPr>
          <w:sz w:val="22"/>
          <w:szCs w:val="22"/>
        </w:rPr>
        <w:t xml:space="preserve">gramech </w:t>
      </w:r>
      <w:r w:rsidR="00D71F3B" w:rsidRPr="006F15B9">
        <w:rPr>
          <w:strike/>
          <w:sz w:val="22"/>
          <w:szCs w:val="22"/>
        </w:rPr>
        <w:t>zaokrouhlené na jedno desetinné místo (toto množství se uvede s přesností na jedno desetinné místo)</w:t>
      </w:r>
      <w:r w:rsidR="00D71F3B" w:rsidRPr="006F15B9">
        <w:rPr>
          <w:sz w:val="22"/>
          <w:szCs w:val="22"/>
        </w:rPr>
        <w:t xml:space="preserve"> </w:t>
      </w:r>
      <w:r w:rsidR="00AB0FBA" w:rsidRPr="006F15B9">
        <w:rPr>
          <w:b/>
          <w:sz w:val="22"/>
          <w:szCs w:val="22"/>
        </w:rPr>
        <w:t>zaokrouhlen</w:t>
      </w:r>
      <w:r w:rsidR="0031682D" w:rsidRPr="006F15B9">
        <w:rPr>
          <w:b/>
          <w:sz w:val="22"/>
          <w:szCs w:val="22"/>
        </w:rPr>
        <w:t>ý</w:t>
      </w:r>
      <w:r w:rsidR="00AB0FBA" w:rsidRPr="006F15B9">
        <w:rPr>
          <w:b/>
          <w:sz w:val="22"/>
          <w:szCs w:val="22"/>
        </w:rPr>
        <w:t>m</w:t>
      </w:r>
      <w:r w:rsidR="00AB0FBA" w:rsidRPr="006F15B9">
        <w:rPr>
          <w:sz w:val="22"/>
          <w:szCs w:val="22"/>
        </w:rPr>
        <w:t xml:space="preserve"> </w:t>
      </w:r>
      <w:r w:rsidR="00AB0FBA" w:rsidRPr="006F15B9">
        <w:rPr>
          <w:b/>
          <w:sz w:val="22"/>
          <w:szCs w:val="22"/>
        </w:rPr>
        <w:t>na 1 desetinné místo</w:t>
      </w:r>
      <w:r w:rsidR="00AB0FBA" w:rsidRPr="006F15B9">
        <w:rPr>
          <w:sz w:val="22"/>
          <w:szCs w:val="22"/>
        </w:rPr>
        <w:t xml:space="preserve"> </w:t>
      </w:r>
      <w:r w:rsidR="00D71F3B" w:rsidRPr="006F15B9">
        <w:rPr>
          <w:sz w:val="22"/>
          <w:szCs w:val="22"/>
        </w:rPr>
        <w:t>a počtem kusů v jednotkovém balení určeném k přímé spotřebě; tyto dvě náležitosti se oddělí lomítkem,</w:t>
      </w:r>
    </w:p>
    <w:p w14:paraId="64F19027" w14:textId="5DE1F802" w:rsidR="009949D6" w:rsidRPr="006F15B9" w:rsidRDefault="009949D6" w:rsidP="009949D6">
      <w:pPr>
        <w:pStyle w:val="Textbodu"/>
        <w:keepNext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5.</w:t>
      </w:r>
      <w:r w:rsidRPr="006F15B9">
        <w:rPr>
          <w:b/>
          <w:sz w:val="22"/>
          <w:szCs w:val="22"/>
        </w:rPr>
        <w:tab/>
        <w:t>ostatního tabákového výrobku množství</w:t>
      </w:r>
      <w:r w:rsidR="00470B43" w:rsidRPr="006F15B9">
        <w:rPr>
          <w:b/>
          <w:sz w:val="22"/>
          <w:szCs w:val="22"/>
        </w:rPr>
        <w:t>m</w:t>
      </w:r>
      <w:r w:rsidRPr="006F15B9">
        <w:rPr>
          <w:b/>
          <w:sz w:val="22"/>
          <w:szCs w:val="22"/>
        </w:rPr>
        <w:t xml:space="preserve"> výrobku</w:t>
      </w:r>
      <w:r w:rsidR="00510252" w:rsidRPr="006F15B9">
        <w:rPr>
          <w:b/>
          <w:sz w:val="22"/>
          <w:szCs w:val="22"/>
        </w:rPr>
        <w:t xml:space="preserve"> v jednotkovém balení určeném k </w:t>
      </w:r>
      <w:r w:rsidRPr="006F15B9">
        <w:rPr>
          <w:b/>
          <w:sz w:val="22"/>
          <w:szCs w:val="22"/>
        </w:rPr>
        <w:t>přímé spotřebě v gramech zaokrouhlen</w:t>
      </w:r>
      <w:r w:rsidR="00940651" w:rsidRPr="006F15B9">
        <w:rPr>
          <w:b/>
          <w:sz w:val="22"/>
          <w:szCs w:val="22"/>
        </w:rPr>
        <w:t>ý</w:t>
      </w:r>
      <w:r w:rsidR="006F760A" w:rsidRPr="006F15B9">
        <w:rPr>
          <w:b/>
          <w:sz w:val="22"/>
          <w:szCs w:val="22"/>
        </w:rPr>
        <w:t>m</w:t>
      </w:r>
      <w:r w:rsidRPr="006F15B9">
        <w:rPr>
          <w:b/>
          <w:sz w:val="22"/>
          <w:szCs w:val="22"/>
        </w:rPr>
        <w:t xml:space="preserve"> na </w:t>
      </w:r>
      <w:r w:rsidR="007550C9" w:rsidRPr="006F15B9">
        <w:rPr>
          <w:b/>
          <w:sz w:val="22"/>
          <w:szCs w:val="22"/>
        </w:rPr>
        <w:t>1</w:t>
      </w:r>
      <w:r w:rsidRPr="006F15B9">
        <w:rPr>
          <w:b/>
          <w:sz w:val="22"/>
          <w:szCs w:val="22"/>
        </w:rPr>
        <w:t xml:space="preserve"> desetinné místo,</w:t>
      </w:r>
    </w:p>
    <w:p w14:paraId="22341FFB" w14:textId="0BFE0467" w:rsidR="009949D6" w:rsidRPr="006F15B9" w:rsidRDefault="009949D6" w:rsidP="009949D6">
      <w:pPr>
        <w:pStyle w:val="Textbodu"/>
        <w:keepNext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6.</w:t>
      </w:r>
      <w:r w:rsidRPr="006F15B9">
        <w:rPr>
          <w:b/>
          <w:sz w:val="22"/>
          <w:szCs w:val="22"/>
        </w:rPr>
        <w:tab/>
        <w:t>náplně do e</w:t>
      </w:r>
      <w:r w:rsidR="00C54BEA" w:rsidRPr="006F15B9">
        <w:rPr>
          <w:b/>
          <w:sz w:val="22"/>
          <w:szCs w:val="22"/>
        </w:rPr>
        <w:t xml:space="preserve">lektronické </w:t>
      </w:r>
      <w:r w:rsidRPr="006F15B9">
        <w:rPr>
          <w:b/>
          <w:sz w:val="22"/>
          <w:szCs w:val="22"/>
        </w:rPr>
        <w:t>cigarety množství</w:t>
      </w:r>
      <w:r w:rsidR="00470B43" w:rsidRPr="006F15B9">
        <w:rPr>
          <w:b/>
          <w:sz w:val="22"/>
          <w:szCs w:val="22"/>
        </w:rPr>
        <w:t>m</w:t>
      </w:r>
      <w:r w:rsidRPr="006F15B9">
        <w:rPr>
          <w:b/>
          <w:sz w:val="22"/>
          <w:szCs w:val="22"/>
        </w:rPr>
        <w:t xml:space="preserve"> </w:t>
      </w:r>
      <w:r w:rsidR="003F6835" w:rsidRPr="006F15B9">
        <w:rPr>
          <w:b/>
          <w:sz w:val="22"/>
          <w:szCs w:val="22"/>
        </w:rPr>
        <w:t xml:space="preserve">výrobku </w:t>
      </w:r>
      <w:r w:rsidRPr="006F15B9">
        <w:rPr>
          <w:b/>
          <w:sz w:val="22"/>
          <w:szCs w:val="22"/>
        </w:rPr>
        <w:t xml:space="preserve">v jednotkovém balení určeném </w:t>
      </w:r>
      <w:r w:rsidR="00BF0C39" w:rsidRPr="006F15B9">
        <w:rPr>
          <w:b/>
          <w:sz w:val="22"/>
          <w:szCs w:val="22"/>
        </w:rPr>
        <w:t>k </w:t>
      </w:r>
      <w:r w:rsidRPr="006F15B9">
        <w:rPr>
          <w:b/>
          <w:sz w:val="22"/>
          <w:szCs w:val="22"/>
        </w:rPr>
        <w:t>přímé spotřebě v mililitrech</w:t>
      </w:r>
      <w:r w:rsidR="006D3CE9" w:rsidRPr="006F15B9">
        <w:rPr>
          <w:b/>
          <w:sz w:val="22"/>
          <w:szCs w:val="22"/>
        </w:rPr>
        <w:t xml:space="preserve"> zaokrouhlen</w:t>
      </w:r>
      <w:r w:rsidR="00BF0C39" w:rsidRPr="006F15B9">
        <w:rPr>
          <w:b/>
          <w:sz w:val="22"/>
          <w:szCs w:val="22"/>
        </w:rPr>
        <w:t>ým</w:t>
      </w:r>
      <w:r w:rsidR="006D3CE9" w:rsidRPr="006F15B9">
        <w:rPr>
          <w:b/>
          <w:sz w:val="22"/>
          <w:szCs w:val="22"/>
        </w:rPr>
        <w:t xml:space="preserve"> na 1 desetinné místo</w:t>
      </w:r>
      <w:r w:rsidRPr="006F15B9">
        <w:rPr>
          <w:b/>
          <w:sz w:val="22"/>
          <w:szCs w:val="22"/>
        </w:rPr>
        <w:t>,</w:t>
      </w:r>
    </w:p>
    <w:p w14:paraId="44BBA4AB" w14:textId="40A95D53" w:rsidR="009949D6" w:rsidRPr="006F15B9" w:rsidRDefault="009949D6" w:rsidP="009949D6">
      <w:pPr>
        <w:pStyle w:val="Textbodu"/>
        <w:keepNext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7.</w:t>
      </w:r>
      <w:r w:rsidRPr="006F15B9">
        <w:rPr>
          <w:b/>
          <w:sz w:val="22"/>
          <w:szCs w:val="22"/>
        </w:rPr>
        <w:tab/>
        <w:t>nikotinového sáčku množství</w:t>
      </w:r>
      <w:r w:rsidR="00470B43" w:rsidRPr="006F15B9">
        <w:rPr>
          <w:b/>
          <w:sz w:val="22"/>
          <w:szCs w:val="22"/>
        </w:rPr>
        <w:t>m</w:t>
      </w:r>
      <w:r w:rsidRPr="006F15B9">
        <w:rPr>
          <w:b/>
          <w:sz w:val="22"/>
          <w:szCs w:val="22"/>
        </w:rPr>
        <w:t xml:space="preserve"> výrobku v jednotkovém balení určeném k přímé spotřebě v gramech zaokrouhlen</w:t>
      </w:r>
      <w:r w:rsidR="0031682D" w:rsidRPr="006F15B9">
        <w:rPr>
          <w:b/>
          <w:sz w:val="22"/>
          <w:szCs w:val="22"/>
        </w:rPr>
        <w:t>ý</w:t>
      </w:r>
      <w:r w:rsidR="006F760A" w:rsidRPr="006F15B9">
        <w:rPr>
          <w:b/>
          <w:sz w:val="22"/>
          <w:szCs w:val="22"/>
        </w:rPr>
        <w:t>m</w:t>
      </w:r>
      <w:r w:rsidRPr="006F15B9">
        <w:rPr>
          <w:b/>
          <w:sz w:val="22"/>
          <w:szCs w:val="22"/>
        </w:rPr>
        <w:t xml:space="preserve"> na </w:t>
      </w:r>
      <w:r w:rsidR="007550C9" w:rsidRPr="006F15B9">
        <w:rPr>
          <w:b/>
          <w:sz w:val="22"/>
          <w:szCs w:val="22"/>
        </w:rPr>
        <w:t>1</w:t>
      </w:r>
      <w:r w:rsidRPr="006F15B9">
        <w:rPr>
          <w:b/>
          <w:sz w:val="22"/>
          <w:szCs w:val="22"/>
        </w:rPr>
        <w:t xml:space="preserve"> desetinné místo,</w:t>
      </w:r>
    </w:p>
    <w:p w14:paraId="6DA90EB5" w14:textId="0C7584AA" w:rsidR="009949D6" w:rsidRPr="006F15B9" w:rsidRDefault="009949D6" w:rsidP="009949D6">
      <w:pPr>
        <w:pStyle w:val="Textbodu"/>
        <w:keepNext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8.</w:t>
      </w:r>
      <w:r w:rsidRPr="006F15B9">
        <w:rPr>
          <w:b/>
          <w:sz w:val="22"/>
          <w:szCs w:val="22"/>
        </w:rPr>
        <w:tab/>
        <w:t>ostatního nikotinového výrobku množství</w:t>
      </w:r>
      <w:r w:rsidR="00470B43" w:rsidRPr="006F15B9">
        <w:rPr>
          <w:b/>
          <w:sz w:val="22"/>
          <w:szCs w:val="22"/>
        </w:rPr>
        <w:t>m</w:t>
      </w:r>
      <w:r w:rsidRPr="006F15B9">
        <w:rPr>
          <w:b/>
          <w:sz w:val="22"/>
          <w:szCs w:val="22"/>
        </w:rPr>
        <w:t xml:space="preserve"> výrobku v jednotkovém balení určeném k přímé spotřebě v gramech zaokrouhlen</w:t>
      </w:r>
      <w:r w:rsidR="0031682D" w:rsidRPr="006F15B9">
        <w:rPr>
          <w:b/>
          <w:sz w:val="22"/>
          <w:szCs w:val="22"/>
        </w:rPr>
        <w:t>ý</w:t>
      </w:r>
      <w:r w:rsidR="006F760A" w:rsidRPr="006F15B9">
        <w:rPr>
          <w:b/>
          <w:sz w:val="22"/>
          <w:szCs w:val="22"/>
        </w:rPr>
        <w:t>m</w:t>
      </w:r>
      <w:r w:rsidRPr="006F15B9">
        <w:rPr>
          <w:b/>
          <w:sz w:val="22"/>
          <w:szCs w:val="22"/>
        </w:rPr>
        <w:t xml:space="preserve"> na </w:t>
      </w:r>
      <w:r w:rsidR="007550C9" w:rsidRPr="006F15B9">
        <w:rPr>
          <w:b/>
          <w:sz w:val="22"/>
          <w:szCs w:val="22"/>
        </w:rPr>
        <w:t>1</w:t>
      </w:r>
      <w:r w:rsidRPr="006F15B9">
        <w:rPr>
          <w:b/>
          <w:sz w:val="22"/>
          <w:szCs w:val="22"/>
        </w:rPr>
        <w:t xml:space="preserve"> desetinné místo</w:t>
      </w:r>
      <w:r w:rsidR="00FE3B11" w:rsidRPr="006F15B9">
        <w:rPr>
          <w:b/>
          <w:sz w:val="22"/>
          <w:szCs w:val="22"/>
        </w:rPr>
        <w:t>,</w:t>
      </w:r>
    </w:p>
    <w:tbl>
      <w:tblPr>
        <w:tblStyle w:val="Mkatabulky"/>
        <w:tblW w:w="9346" w:type="dxa"/>
        <w:tblInd w:w="-147" w:type="dxa"/>
        <w:tblBorders>
          <w:top w:val="dotted" w:sz="12" w:space="0" w:color="7030A0"/>
          <w:left w:val="dotted" w:sz="12" w:space="0" w:color="7030A0"/>
          <w:bottom w:val="dotted" w:sz="12" w:space="0" w:color="7030A0"/>
          <w:right w:val="dotted" w:sz="12" w:space="0" w:color="7030A0"/>
          <w:insideH w:val="dotted" w:sz="12" w:space="0" w:color="7030A0"/>
          <w:insideV w:val="dotted" w:sz="12" w:space="0" w:color="7030A0"/>
        </w:tblBorders>
        <w:tblLook w:val="04A0" w:firstRow="1" w:lastRow="0" w:firstColumn="1" w:lastColumn="0" w:noHBand="0" w:noVBand="1"/>
      </w:tblPr>
      <w:tblGrid>
        <w:gridCol w:w="9346"/>
      </w:tblGrid>
      <w:tr w:rsidR="009949D6" w:rsidRPr="00F57DCE" w14:paraId="53B9FDD1" w14:textId="77777777" w:rsidTr="00EA2BD8">
        <w:tc>
          <w:tcPr>
            <w:tcW w:w="9346" w:type="dxa"/>
            <w:shd w:val="clear" w:color="auto" w:fill="auto"/>
          </w:tcPr>
          <w:p w14:paraId="09A626C0" w14:textId="732F9B08" w:rsidR="009949D6" w:rsidRDefault="009949D6" w:rsidP="00EA2BD8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b/>
                <w:color w:val="7030A0"/>
                <w:sz w:val="22"/>
                <w:szCs w:val="22"/>
              </w:rPr>
            </w:pPr>
            <w:r>
              <w:rPr>
                <w:b/>
                <w:color w:val="7030A0"/>
                <w:sz w:val="22"/>
                <w:szCs w:val="22"/>
              </w:rPr>
              <w:t>4</w:t>
            </w:r>
            <w:r w:rsidRPr="00AD3DC5">
              <w:rPr>
                <w:b/>
                <w:color w:val="7030A0"/>
                <w:sz w:val="22"/>
                <w:szCs w:val="22"/>
              </w:rPr>
              <w:t>.</w:t>
            </w:r>
            <w:r w:rsidRPr="00AD3DC5">
              <w:rPr>
                <w:b/>
                <w:color w:val="7030A0"/>
                <w:sz w:val="22"/>
                <w:szCs w:val="22"/>
              </w:rPr>
              <w:tab/>
              <w:t>tabáku do vodní dýmky množství</w:t>
            </w:r>
            <w:r w:rsidR="007550C9">
              <w:rPr>
                <w:b/>
                <w:color w:val="7030A0"/>
                <w:sz w:val="22"/>
                <w:szCs w:val="22"/>
              </w:rPr>
              <w:t>m</w:t>
            </w:r>
            <w:r w:rsidRPr="00AD3DC5">
              <w:rPr>
                <w:b/>
                <w:color w:val="7030A0"/>
                <w:sz w:val="22"/>
                <w:szCs w:val="22"/>
              </w:rPr>
              <w:t xml:space="preserve"> výrobku v jednotkovém balení určeném k</w:t>
            </w:r>
            <w:r w:rsidR="003F6835">
              <w:rPr>
                <w:b/>
                <w:color w:val="7030A0"/>
                <w:sz w:val="22"/>
                <w:szCs w:val="22"/>
              </w:rPr>
              <w:t> </w:t>
            </w:r>
            <w:r w:rsidRPr="00AD3DC5">
              <w:rPr>
                <w:b/>
                <w:color w:val="7030A0"/>
                <w:sz w:val="22"/>
                <w:szCs w:val="22"/>
              </w:rPr>
              <w:t>přímé spotřebě </w:t>
            </w:r>
            <w:r w:rsidR="007550C9">
              <w:rPr>
                <w:b/>
                <w:color w:val="7030A0"/>
                <w:sz w:val="22"/>
                <w:szCs w:val="22"/>
              </w:rPr>
              <w:t xml:space="preserve">v </w:t>
            </w:r>
            <w:r w:rsidRPr="00AD3DC5">
              <w:rPr>
                <w:b/>
                <w:color w:val="7030A0"/>
                <w:sz w:val="22"/>
                <w:szCs w:val="22"/>
              </w:rPr>
              <w:t>gramech,</w:t>
            </w:r>
          </w:p>
          <w:p w14:paraId="462943EE" w14:textId="2AA7F8C8" w:rsidR="009949D6" w:rsidRDefault="009949D6" w:rsidP="00EA2BD8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527AD3">
              <w:rPr>
                <w:strike/>
                <w:color w:val="7030A0"/>
                <w:sz w:val="22"/>
                <w:szCs w:val="22"/>
              </w:rPr>
              <w:t>4.</w:t>
            </w:r>
            <w:r w:rsidRPr="00527AD3">
              <w:rPr>
                <w:color w:val="7030A0"/>
                <w:sz w:val="22"/>
                <w:szCs w:val="22"/>
              </w:rPr>
              <w:t xml:space="preserve"> </w:t>
            </w:r>
            <w:r w:rsidRPr="00527AD3">
              <w:rPr>
                <w:b/>
                <w:color w:val="7030A0"/>
                <w:sz w:val="22"/>
                <w:szCs w:val="22"/>
              </w:rPr>
              <w:t>5.</w:t>
            </w:r>
            <w:r w:rsidRPr="00527AD3">
              <w:rPr>
                <w:color w:val="7030A0"/>
                <w:sz w:val="22"/>
                <w:szCs w:val="22"/>
              </w:rPr>
              <w:tab/>
            </w:r>
            <w:r w:rsidRPr="00DD3357">
              <w:rPr>
                <w:sz w:val="22"/>
                <w:szCs w:val="22"/>
              </w:rPr>
              <w:t xml:space="preserve">zahřívaných tabákových výrobků množstvím </w:t>
            </w:r>
            <w:r w:rsidRPr="006F15B9">
              <w:rPr>
                <w:sz w:val="22"/>
                <w:szCs w:val="22"/>
              </w:rPr>
              <w:t xml:space="preserve">náplně </w:t>
            </w:r>
            <w:r w:rsidR="001E4C56">
              <w:rPr>
                <w:sz w:val="22"/>
                <w:szCs w:val="22"/>
              </w:rPr>
              <w:t xml:space="preserve">obsažené </w:t>
            </w:r>
            <w:r w:rsidRPr="00DD3357">
              <w:rPr>
                <w:sz w:val="22"/>
                <w:szCs w:val="22"/>
              </w:rPr>
              <w:t>v zah</w:t>
            </w:r>
            <w:r w:rsidR="00016F77">
              <w:rPr>
                <w:sz w:val="22"/>
                <w:szCs w:val="22"/>
              </w:rPr>
              <w:t>řívaných tabákových výrobcích v </w:t>
            </w:r>
            <w:r w:rsidRPr="00DD3357">
              <w:rPr>
                <w:sz w:val="22"/>
                <w:szCs w:val="22"/>
              </w:rPr>
              <w:t>jednotkovém balení určeném k přímé spotřebě v gramech zaokrouhlen</w:t>
            </w:r>
            <w:r w:rsidR="00583670">
              <w:rPr>
                <w:sz w:val="22"/>
                <w:szCs w:val="22"/>
              </w:rPr>
              <w:t>ým</w:t>
            </w:r>
            <w:r w:rsidRPr="00DD3357">
              <w:rPr>
                <w:sz w:val="22"/>
                <w:szCs w:val="22"/>
              </w:rPr>
              <w:t xml:space="preserve"> na </w:t>
            </w:r>
            <w:r w:rsidR="005D4684">
              <w:rPr>
                <w:sz w:val="22"/>
                <w:szCs w:val="22"/>
              </w:rPr>
              <w:t>1</w:t>
            </w:r>
            <w:r w:rsidR="001E4C56">
              <w:rPr>
                <w:sz w:val="22"/>
                <w:szCs w:val="22"/>
              </w:rPr>
              <w:t> </w:t>
            </w:r>
            <w:r w:rsidRPr="00DD3357">
              <w:rPr>
                <w:sz w:val="22"/>
                <w:szCs w:val="22"/>
              </w:rPr>
              <w:t>desetinné místo a počtem kusů v</w:t>
            </w:r>
            <w:r w:rsidR="00016F77">
              <w:rPr>
                <w:sz w:val="22"/>
                <w:szCs w:val="22"/>
              </w:rPr>
              <w:t> </w:t>
            </w:r>
            <w:r w:rsidRPr="00DD3357">
              <w:rPr>
                <w:sz w:val="22"/>
                <w:szCs w:val="22"/>
              </w:rPr>
              <w:t>jednotkovém balení určeném k</w:t>
            </w:r>
            <w:r>
              <w:rPr>
                <w:sz w:val="22"/>
                <w:szCs w:val="22"/>
              </w:rPr>
              <w:t> </w:t>
            </w:r>
            <w:r w:rsidRPr="00DD3357">
              <w:rPr>
                <w:sz w:val="22"/>
                <w:szCs w:val="22"/>
              </w:rPr>
              <w:t>přímé spotřebě; tyto dvě náležitosti se oddělí lomítkem,</w:t>
            </w:r>
          </w:p>
          <w:p w14:paraId="381FD36F" w14:textId="1882CAA6" w:rsidR="009949D6" w:rsidRPr="00527AD3" w:rsidRDefault="009949D6" w:rsidP="00EA2BD8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527AD3">
              <w:rPr>
                <w:strike/>
                <w:color w:val="7030A0"/>
                <w:sz w:val="22"/>
                <w:szCs w:val="22"/>
              </w:rPr>
              <w:t>5.</w:t>
            </w:r>
            <w:r w:rsidRPr="00527AD3">
              <w:rPr>
                <w:b/>
                <w:color w:val="7030A0"/>
                <w:sz w:val="22"/>
                <w:szCs w:val="22"/>
              </w:rPr>
              <w:t xml:space="preserve"> 6</w:t>
            </w:r>
            <w:r w:rsidRPr="006F15B9">
              <w:rPr>
                <w:b/>
                <w:color w:val="7030A0"/>
                <w:sz w:val="22"/>
                <w:szCs w:val="22"/>
              </w:rPr>
              <w:t>.</w:t>
            </w:r>
            <w:r w:rsidRPr="00527AD3">
              <w:rPr>
                <w:sz w:val="22"/>
                <w:szCs w:val="22"/>
              </w:rPr>
              <w:tab/>
              <w:t>ostatního tabákového výrobku množství</w:t>
            </w:r>
            <w:r w:rsidR="00A26F3B">
              <w:rPr>
                <w:sz w:val="22"/>
                <w:szCs w:val="22"/>
              </w:rPr>
              <w:t>m</w:t>
            </w:r>
            <w:r w:rsidRPr="00527AD3">
              <w:rPr>
                <w:sz w:val="22"/>
                <w:szCs w:val="22"/>
              </w:rPr>
              <w:t xml:space="preserve"> výrobku v jednotkovém balení určeném k</w:t>
            </w:r>
            <w:r w:rsidR="003F6835">
              <w:rPr>
                <w:sz w:val="22"/>
                <w:szCs w:val="22"/>
              </w:rPr>
              <w:t> </w:t>
            </w:r>
            <w:r w:rsidRPr="00527AD3">
              <w:rPr>
                <w:sz w:val="22"/>
                <w:szCs w:val="22"/>
              </w:rPr>
              <w:t>přímé spotřebě v gramech zaokrouhlen</w:t>
            </w:r>
            <w:r w:rsidR="00F65729">
              <w:rPr>
                <w:sz w:val="22"/>
                <w:szCs w:val="22"/>
              </w:rPr>
              <w:t>ý</w:t>
            </w:r>
            <w:r w:rsidR="00290361">
              <w:rPr>
                <w:sz w:val="22"/>
                <w:szCs w:val="22"/>
              </w:rPr>
              <w:t>m</w:t>
            </w:r>
            <w:r w:rsidRPr="00527AD3">
              <w:rPr>
                <w:sz w:val="22"/>
                <w:szCs w:val="22"/>
              </w:rPr>
              <w:t xml:space="preserve"> na </w:t>
            </w:r>
            <w:r w:rsidR="005D4684">
              <w:rPr>
                <w:sz w:val="22"/>
                <w:szCs w:val="22"/>
              </w:rPr>
              <w:t>1</w:t>
            </w:r>
            <w:r w:rsidRPr="00527AD3">
              <w:rPr>
                <w:sz w:val="22"/>
                <w:szCs w:val="22"/>
              </w:rPr>
              <w:t xml:space="preserve"> desetinné místo,</w:t>
            </w:r>
          </w:p>
          <w:p w14:paraId="37FF1839" w14:textId="0BFFD9F7" w:rsidR="009949D6" w:rsidRPr="00527AD3" w:rsidRDefault="009949D6" w:rsidP="00EA2BD8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527AD3">
              <w:rPr>
                <w:strike/>
                <w:color w:val="7030A0"/>
                <w:sz w:val="22"/>
                <w:szCs w:val="22"/>
              </w:rPr>
              <w:t>6.</w:t>
            </w:r>
            <w:r w:rsidRPr="00527AD3">
              <w:rPr>
                <w:b/>
                <w:color w:val="7030A0"/>
                <w:sz w:val="22"/>
                <w:szCs w:val="22"/>
              </w:rPr>
              <w:t xml:space="preserve"> 7</w:t>
            </w:r>
            <w:r w:rsidR="00C54BEA" w:rsidRPr="006F15B9">
              <w:rPr>
                <w:b/>
                <w:color w:val="7030A0"/>
                <w:sz w:val="22"/>
                <w:szCs w:val="22"/>
              </w:rPr>
              <w:t>.</w:t>
            </w:r>
            <w:r w:rsidR="00C54BEA">
              <w:rPr>
                <w:sz w:val="22"/>
                <w:szCs w:val="22"/>
              </w:rPr>
              <w:tab/>
              <w:t xml:space="preserve">náplně do elektronické </w:t>
            </w:r>
            <w:r w:rsidRPr="00527AD3">
              <w:rPr>
                <w:sz w:val="22"/>
                <w:szCs w:val="22"/>
              </w:rPr>
              <w:t>cigarety množství</w:t>
            </w:r>
            <w:r w:rsidR="00290361">
              <w:rPr>
                <w:sz w:val="22"/>
                <w:szCs w:val="22"/>
              </w:rPr>
              <w:t>m</w:t>
            </w:r>
            <w:r w:rsidRPr="00527AD3">
              <w:rPr>
                <w:sz w:val="22"/>
                <w:szCs w:val="22"/>
              </w:rPr>
              <w:t xml:space="preserve"> výrobku v jednotkovém balení určeném k</w:t>
            </w:r>
            <w:r w:rsidR="003F6835">
              <w:rPr>
                <w:sz w:val="22"/>
                <w:szCs w:val="22"/>
              </w:rPr>
              <w:t> </w:t>
            </w:r>
            <w:r w:rsidRPr="00527AD3">
              <w:rPr>
                <w:sz w:val="22"/>
                <w:szCs w:val="22"/>
              </w:rPr>
              <w:t>přímé spotřebě v</w:t>
            </w:r>
            <w:r w:rsidR="006D3CE9">
              <w:rPr>
                <w:sz w:val="22"/>
                <w:szCs w:val="22"/>
              </w:rPr>
              <w:t> </w:t>
            </w:r>
            <w:r w:rsidRPr="00527AD3">
              <w:rPr>
                <w:sz w:val="22"/>
                <w:szCs w:val="22"/>
              </w:rPr>
              <w:t>mililitrech</w:t>
            </w:r>
            <w:r w:rsidR="006D3CE9">
              <w:rPr>
                <w:sz w:val="22"/>
                <w:szCs w:val="22"/>
              </w:rPr>
              <w:t xml:space="preserve"> </w:t>
            </w:r>
            <w:r w:rsidR="006D3CE9" w:rsidRPr="006F15B9">
              <w:rPr>
                <w:sz w:val="22"/>
                <w:szCs w:val="22"/>
              </w:rPr>
              <w:t>zaokrouhleným na 1 desetinné místo</w:t>
            </w:r>
            <w:r w:rsidRPr="00527AD3">
              <w:rPr>
                <w:sz w:val="22"/>
                <w:szCs w:val="22"/>
              </w:rPr>
              <w:t>,</w:t>
            </w:r>
          </w:p>
          <w:p w14:paraId="505126D0" w14:textId="1CF5E95B" w:rsidR="009949D6" w:rsidRPr="00527AD3" w:rsidRDefault="009949D6" w:rsidP="00EA2BD8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527AD3">
              <w:rPr>
                <w:strike/>
                <w:color w:val="7030A0"/>
                <w:sz w:val="22"/>
                <w:szCs w:val="22"/>
              </w:rPr>
              <w:t>7.</w:t>
            </w:r>
            <w:r w:rsidRPr="00527AD3">
              <w:rPr>
                <w:b/>
                <w:color w:val="7030A0"/>
                <w:sz w:val="22"/>
                <w:szCs w:val="22"/>
              </w:rPr>
              <w:t xml:space="preserve"> 8</w:t>
            </w:r>
            <w:r w:rsidRPr="006F15B9">
              <w:rPr>
                <w:b/>
                <w:color w:val="7030A0"/>
                <w:sz w:val="22"/>
                <w:szCs w:val="22"/>
              </w:rPr>
              <w:t>.</w:t>
            </w:r>
            <w:r w:rsidRPr="00527AD3">
              <w:rPr>
                <w:sz w:val="22"/>
                <w:szCs w:val="22"/>
              </w:rPr>
              <w:tab/>
              <w:t>nikotinového sáčku množství</w:t>
            </w:r>
            <w:r w:rsidR="00A26F3B">
              <w:rPr>
                <w:sz w:val="22"/>
                <w:szCs w:val="22"/>
              </w:rPr>
              <w:t>m</w:t>
            </w:r>
            <w:r w:rsidRPr="00527AD3">
              <w:rPr>
                <w:sz w:val="22"/>
                <w:szCs w:val="22"/>
              </w:rPr>
              <w:t xml:space="preserve"> výrobku v jednotkovém balení určeném k přímé spotřebě v</w:t>
            </w:r>
            <w:r w:rsidR="00016F77">
              <w:rPr>
                <w:sz w:val="22"/>
                <w:szCs w:val="22"/>
              </w:rPr>
              <w:t> </w:t>
            </w:r>
            <w:r w:rsidRPr="00527AD3">
              <w:rPr>
                <w:sz w:val="22"/>
                <w:szCs w:val="22"/>
              </w:rPr>
              <w:t>gramech zaokrouhlen</w:t>
            </w:r>
            <w:r w:rsidR="00F65729">
              <w:rPr>
                <w:sz w:val="22"/>
                <w:szCs w:val="22"/>
              </w:rPr>
              <w:t>ý</w:t>
            </w:r>
            <w:r w:rsidR="00A26F3B">
              <w:rPr>
                <w:sz w:val="22"/>
                <w:szCs w:val="22"/>
              </w:rPr>
              <w:t>m</w:t>
            </w:r>
            <w:r w:rsidRPr="00527AD3">
              <w:rPr>
                <w:sz w:val="22"/>
                <w:szCs w:val="22"/>
              </w:rPr>
              <w:t xml:space="preserve"> na </w:t>
            </w:r>
            <w:r w:rsidR="005D4684">
              <w:rPr>
                <w:sz w:val="22"/>
                <w:szCs w:val="22"/>
              </w:rPr>
              <w:t>1</w:t>
            </w:r>
            <w:r w:rsidRPr="00527AD3">
              <w:rPr>
                <w:sz w:val="22"/>
                <w:szCs w:val="22"/>
              </w:rPr>
              <w:t xml:space="preserve"> desetinné místo,</w:t>
            </w:r>
          </w:p>
          <w:p w14:paraId="544AC6D0" w14:textId="2AFB915A" w:rsidR="009949D6" w:rsidRPr="00527AD3" w:rsidRDefault="009949D6" w:rsidP="006F15B9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527AD3">
              <w:rPr>
                <w:strike/>
                <w:color w:val="7030A0"/>
                <w:sz w:val="22"/>
                <w:szCs w:val="22"/>
              </w:rPr>
              <w:t>8.</w:t>
            </w:r>
            <w:r w:rsidRPr="00527AD3">
              <w:rPr>
                <w:b/>
                <w:color w:val="7030A0"/>
                <w:sz w:val="22"/>
                <w:szCs w:val="22"/>
              </w:rPr>
              <w:t xml:space="preserve"> 9</w:t>
            </w:r>
            <w:r w:rsidRPr="006F15B9">
              <w:rPr>
                <w:b/>
                <w:color w:val="7030A0"/>
                <w:sz w:val="22"/>
                <w:szCs w:val="22"/>
              </w:rPr>
              <w:t>.</w:t>
            </w:r>
            <w:r w:rsidRPr="00527AD3">
              <w:rPr>
                <w:sz w:val="22"/>
                <w:szCs w:val="22"/>
              </w:rPr>
              <w:tab/>
              <w:t>ostatního nikotinového výrobku množství</w:t>
            </w:r>
            <w:r w:rsidR="00A26F3B">
              <w:rPr>
                <w:sz w:val="22"/>
                <w:szCs w:val="22"/>
              </w:rPr>
              <w:t>m</w:t>
            </w:r>
            <w:r w:rsidRPr="00527AD3">
              <w:rPr>
                <w:sz w:val="22"/>
                <w:szCs w:val="22"/>
              </w:rPr>
              <w:t xml:space="preserve"> výrobku v jednotkovém balení určeném k</w:t>
            </w:r>
            <w:r w:rsidR="003F6835">
              <w:rPr>
                <w:sz w:val="22"/>
                <w:szCs w:val="22"/>
              </w:rPr>
              <w:t> </w:t>
            </w:r>
            <w:r w:rsidRPr="00527AD3">
              <w:rPr>
                <w:sz w:val="22"/>
                <w:szCs w:val="22"/>
              </w:rPr>
              <w:t>přímé spotřebě v gramech zaokrouhlen</w:t>
            </w:r>
            <w:r w:rsidR="00F65729">
              <w:rPr>
                <w:sz w:val="22"/>
                <w:szCs w:val="22"/>
              </w:rPr>
              <w:t>ý</w:t>
            </w:r>
            <w:r w:rsidR="00A26F3B">
              <w:rPr>
                <w:sz w:val="22"/>
                <w:szCs w:val="22"/>
              </w:rPr>
              <w:t>m</w:t>
            </w:r>
            <w:r w:rsidRPr="00527AD3">
              <w:rPr>
                <w:sz w:val="22"/>
                <w:szCs w:val="22"/>
              </w:rPr>
              <w:t xml:space="preserve"> na </w:t>
            </w:r>
            <w:r w:rsidR="005D4684">
              <w:rPr>
                <w:sz w:val="22"/>
                <w:szCs w:val="22"/>
              </w:rPr>
              <w:t>1</w:t>
            </w:r>
            <w:r w:rsidRPr="00527AD3">
              <w:rPr>
                <w:sz w:val="22"/>
                <w:szCs w:val="22"/>
              </w:rPr>
              <w:t xml:space="preserve"> desetinné místo</w:t>
            </w:r>
            <w:r w:rsidR="00FE3B11">
              <w:rPr>
                <w:sz w:val="22"/>
                <w:szCs w:val="22"/>
              </w:rPr>
              <w:t>,</w:t>
            </w:r>
          </w:p>
        </w:tc>
      </w:tr>
    </w:tbl>
    <w:p w14:paraId="0BA72B77" w14:textId="1003EA70" w:rsidR="00D71F3B" w:rsidRPr="00DD3357" w:rsidRDefault="00D71F3B" w:rsidP="00EA2BD8">
      <w:pPr>
        <w:tabs>
          <w:tab w:val="left" w:pos="567"/>
        </w:tabs>
        <w:ind w:left="284"/>
        <w:rPr>
          <w:sz w:val="22"/>
          <w:szCs w:val="22"/>
        </w:rPr>
      </w:pPr>
      <w:r w:rsidRPr="00DD3357">
        <w:rPr>
          <w:sz w:val="22"/>
          <w:szCs w:val="22"/>
        </w:rPr>
        <w:t>d)</w:t>
      </w:r>
      <w:r w:rsidRPr="00DD3357">
        <w:rPr>
          <w:sz w:val="22"/>
          <w:szCs w:val="22"/>
        </w:rPr>
        <w:tab/>
        <w:t>čtvrtá část kódu je tvořena velkým písmenem, které charakterizuje sazbu spotřební daně.</w:t>
      </w:r>
    </w:p>
    <w:p w14:paraId="273B3D70" w14:textId="5E3A3717" w:rsidR="00D71F3B" w:rsidRPr="006F15B9" w:rsidRDefault="00D71F3B" w:rsidP="00EA2BD8">
      <w:pPr>
        <w:keepNext/>
        <w:ind w:left="284"/>
        <w:rPr>
          <w:sz w:val="22"/>
          <w:szCs w:val="22"/>
        </w:rPr>
      </w:pPr>
      <w:r w:rsidRPr="006F15B9">
        <w:rPr>
          <w:strike/>
          <w:sz w:val="22"/>
          <w:szCs w:val="22"/>
        </w:rPr>
        <w:t>Příklady kódu tabákové nálepky</w:t>
      </w:r>
      <w:r w:rsidR="00AF6DF0">
        <w:rPr>
          <w:strike/>
          <w:sz w:val="22"/>
          <w:szCs w:val="22"/>
        </w:rPr>
        <w:t>:</w:t>
      </w:r>
      <w:r w:rsidR="002E1C3E">
        <w:rPr>
          <w:sz w:val="22"/>
          <w:szCs w:val="22"/>
        </w:rPr>
        <w:t xml:space="preserve"> </w:t>
      </w:r>
      <w:r w:rsidR="002E1C3E" w:rsidRPr="006F15B9">
        <w:rPr>
          <w:b/>
          <w:sz w:val="22"/>
          <w:szCs w:val="22"/>
        </w:rPr>
        <w:t>Příklady kódu tabákové nálepky</w:t>
      </w:r>
      <w:r w:rsidRPr="006F15B9">
        <w:rPr>
          <w:b/>
          <w:sz w:val="22"/>
          <w:szCs w:val="22"/>
        </w:rPr>
        <w:t>:</w:t>
      </w:r>
    </w:p>
    <w:p w14:paraId="26B0B6EC" w14:textId="77777777" w:rsidR="00D71F3B" w:rsidRPr="00DD3357" w:rsidRDefault="000C4016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1.</w:t>
      </w:r>
      <w:r w:rsidRPr="00DD3357">
        <w:rPr>
          <w:sz w:val="22"/>
          <w:szCs w:val="22"/>
        </w:rPr>
        <w:tab/>
      </w:r>
      <w:r w:rsidR="00D71F3B" w:rsidRPr="00DD3357">
        <w:rPr>
          <w:sz w:val="22"/>
          <w:szCs w:val="22"/>
        </w:rPr>
        <w:t>Cm20/105M (tabáková nálepka pro cigarety o rozměru 16 mm x 32 mm pro jednotkové balení obsahující 20 kusů cigaret s cenou 105 Kč za toto ba</w:t>
      </w:r>
      <w:r w:rsidRPr="00DD3357">
        <w:rPr>
          <w:sz w:val="22"/>
          <w:szCs w:val="22"/>
        </w:rPr>
        <w:t>lení a se sazbou daně, která je </w:t>
      </w:r>
      <w:r w:rsidR="00D71F3B" w:rsidRPr="00DD3357">
        <w:rPr>
          <w:sz w:val="22"/>
          <w:szCs w:val="22"/>
        </w:rPr>
        <w:t>charakterizována písmenem M),</w:t>
      </w:r>
    </w:p>
    <w:p w14:paraId="64664F47" w14:textId="77777777" w:rsidR="00D71F3B" w:rsidRPr="00DD3357" w:rsidRDefault="000C4016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2.</w:t>
      </w:r>
      <w:r w:rsidRPr="00DD3357">
        <w:rPr>
          <w:sz w:val="22"/>
          <w:szCs w:val="22"/>
        </w:rPr>
        <w:tab/>
      </w:r>
      <w:r w:rsidR="00D71F3B" w:rsidRPr="00DD3357">
        <w:rPr>
          <w:sz w:val="22"/>
          <w:szCs w:val="22"/>
        </w:rPr>
        <w:t xml:space="preserve">Dv20M (tabáková nálepka pro doutníky a </w:t>
      </w:r>
      <w:proofErr w:type="spellStart"/>
      <w:r w:rsidR="00D71F3B" w:rsidRPr="00DD3357">
        <w:rPr>
          <w:sz w:val="22"/>
          <w:szCs w:val="22"/>
        </w:rPr>
        <w:t>cigaril</w:t>
      </w:r>
      <w:r w:rsidRPr="00DD3357">
        <w:rPr>
          <w:sz w:val="22"/>
          <w:szCs w:val="22"/>
        </w:rPr>
        <w:t>los</w:t>
      </w:r>
      <w:proofErr w:type="spellEnd"/>
      <w:r w:rsidRPr="00DD3357">
        <w:rPr>
          <w:sz w:val="22"/>
          <w:szCs w:val="22"/>
        </w:rPr>
        <w:t xml:space="preserve"> o rozměru 20 mm x 44 mm pro </w:t>
      </w:r>
      <w:r w:rsidR="00D71F3B" w:rsidRPr="00DD3357">
        <w:rPr>
          <w:sz w:val="22"/>
          <w:szCs w:val="22"/>
        </w:rPr>
        <w:t xml:space="preserve">jednotkové balení obsahující 20 kusů doutníků nebo </w:t>
      </w:r>
      <w:proofErr w:type="spellStart"/>
      <w:r w:rsidR="00D71F3B" w:rsidRPr="00DD3357">
        <w:rPr>
          <w:sz w:val="22"/>
          <w:szCs w:val="22"/>
        </w:rPr>
        <w:t>ciga</w:t>
      </w:r>
      <w:r w:rsidRPr="00DD3357">
        <w:rPr>
          <w:sz w:val="22"/>
          <w:szCs w:val="22"/>
        </w:rPr>
        <w:t>rillos</w:t>
      </w:r>
      <w:proofErr w:type="spellEnd"/>
      <w:r w:rsidRPr="00DD3357">
        <w:rPr>
          <w:sz w:val="22"/>
          <w:szCs w:val="22"/>
        </w:rPr>
        <w:t xml:space="preserve"> se sazbou daně, která</w:t>
      </w:r>
      <w:r w:rsidR="005047E5" w:rsidRPr="00DD3357">
        <w:rPr>
          <w:sz w:val="22"/>
          <w:szCs w:val="22"/>
        </w:rPr>
        <w:t> </w:t>
      </w:r>
      <w:r w:rsidRPr="00DD3357">
        <w:rPr>
          <w:sz w:val="22"/>
          <w:szCs w:val="22"/>
        </w:rPr>
        <w:t>je </w:t>
      </w:r>
      <w:r w:rsidR="00D71F3B" w:rsidRPr="00DD3357">
        <w:rPr>
          <w:sz w:val="22"/>
          <w:szCs w:val="22"/>
        </w:rPr>
        <w:t>charakterizována písmenem M),</w:t>
      </w:r>
    </w:p>
    <w:p w14:paraId="43FC44F0" w14:textId="251760C0" w:rsidR="00D71F3B" w:rsidRPr="006F15B9" w:rsidRDefault="000C4016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3.</w:t>
      </w:r>
      <w:r w:rsidRPr="00DD3357">
        <w:rPr>
          <w:sz w:val="22"/>
          <w:szCs w:val="22"/>
        </w:rPr>
        <w:tab/>
      </w:r>
      <w:r w:rsidR="00FC18A8" w:rsidRPr="00DD3357">
        <w:rPr>
          <w:sz w:val="22"/>
          <w:szCs w:val="22"/>
        </w:rPr>
        <w:t xml:space="preserve">Tv30M </w:t>
      </w:r>
      <w:r w:rsidR="00D71F3B" w:rsidRPr="00DD3357">
        <w:rPr>
          <w:sz w:val="22"/>
          <w:szCs w:val="22"/>
        </w:rPr>
        <w:t>(</w:t>
      </w:r>
      <w:r w:rsidR="00D71F3B" w:rsidRPr="006F15B9">
        <w:rPr>
          <w:sz w:val="22"/>
          <w:szCs w:val="22"/>
        </w:rPr>
        <w:t>tabáková nálepka pro tabák ke kouření o rozměru 20</w:t>
      </w:r>
      <w:r w:rsidR="009C2180" w:rsidRPr="006F15B9">
        <w:rPr>
          <w:sz w:val="22"/>
          <w:szCs w:val="22"/>
        </w:rPr>
        <w:t xml:space="preserve"> </w:t>
      </w:r>
      <w:r w:rsidR="009C2180" w:rsidRPr="006F15B9">
        <w:rPr>
          <w:b/>
          <w:sz w:val="22"/>
          <w:szCs w:val="22"/>
        </w:rPr>
        <w:t>mm</w:t>
      </w:r>
      <w:r w:rsidR="00D71F3B" w:rsidRPr="006F15B9">
        <w:rPr>
          <w:sz w:val="22"/>
          <w:szCs w:val="22"/>
        </w:rPr>
        <w:t xml:space="preserve"> x 44 mm pro jednotkové balení obsahující </w:t>
      </w:r>
      <w:r w:rsidR="00FC18A8" w:rsidRPr="006F15B9">
        <w:rPr>
          <w:sz w:val="22"/>
          <w:szCs w:val="22"/>
        </w:rPr>
        <w:t xml:space="preserve">30 </w:t>
      </w:r>
      <w:r w:rsidR="00D71F3B" w:rsidRPr="006F15B9">
        <w:rPr>
          <w:sz w:val="22"/>
          <w:szCs w:val="22"/>
        </w:rPr>
        <w:t>gramů tabáku se sazbou daně, která je charakterizována písmenem M),</w:t>
      </w:r>
    </w:p>
    <w:p w14:paraId="3FED857A" w14:textId="6EBE44F8" w:rsidR="00DC6AE3" w:rsidRPr="006F15B9" w:rsidRDefault="000C4016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sz w:val="22"/>
          <w:szCs w:val="22"/>
        </w:rPr>
        <w:t>4.</w:t>
      </w:r>
      <w:r w:rsidRPr="006F15B9">
        <w:rPr>
          <w:sz w:val="22"/>
          <w:szCs w:val="22"/>
        </w:rPr>
        <w:tab/>
      </w:r>
      <w:r w:rsidR="00D71F3B" w:rsidRPr="006F15B9">
        <w:rPr>
          <w:sz w:val="22"/>
          <w:szCs w:val="22"/>
        </w:rPr>
        <w:t xml:space="preserve">Zm6,2/20M (tabáková nálepka pro zahřívané tabákové výrobky o rozměru 16 mm x 32 mm pro jednotkové balení obsahující 6,2 g </w:t>
      </w:r>
      <w:r w:rsidR="00D71F3B" w:rsidRPr="006F15B9">
        <w:rPr>
          <w:strike/>
          <w:sz w:val="22"/>
          <w:szCs w:val="22"/>
        </w:rPr>
        <w:t>tabáku a dvacet</w:t>
      </w:r>
      <w:r w:rsidR="00D71F3B" w:rsidRPr="006F15B9">
        <w:rPr>
          <w:sz w:val="22"/>
          <w:szCs w:val="22"/>
        </w:rPr>
        <w:t xml:space="preserve"> </w:t>
      </w:r>
      <w:r w:rsidR="003B51F7" w:rsidRPr="006F15B9">
        <w:rPr>
          <w:b/>
          <w:sz w:val="22"/>
          <w:szCs w:val="22"/>
        </w:rPr>
        <w:t>náplně</w:t>
      </w:r>
      <w:r w:rsidR="003B51F7" w:rsidRPr="006F15B9">
        <w:rPr>
          <w:sz w:val="22"/>
          <w:szCs w:val="22"/>
        </w:rPr>
        <w:t xml:space="preserve"> </w:t>
      </w:r>
      <w:r w:rsidR="003B51F7" w:rsidRPr="006F15B9">
        <w:rPr>
          <w:b/>
          <w:sz w:val="22"/>
          <w:szCs w:val="22"/>
        </w:rPr>
        <w:t xml:space="preserve">a 20 </w:t>
      </w:r>
      <w:r w:rsidR="00D71F3B" w:rsidRPr="006F15B9">
        <w:rPr>
          <w:sz w:val="22"/>
          <w:szCs w:val="22"/>
        </w:rPr>
        <w:t>kusů zahřívaných tabákových výrobků se sazbou daně, která je charakterizována písmenem M)</w:t>
      </w:r>
      <w:r w:rsidR="00D71F3B" w:rsidRPr="006F15B9">
        <w:rPr>
          <w:strike/>
          <w:sz w:val="22"/>
          <w:szCs w:val="22"/>
        </w:rPr>
        <w:t>.</w:t>
      </w:r>
      <w:r w:rsidR="00B963CA" w:rsidRPr="006F15B9">
        <w:rPr>
          <w:b/>
          <w:sz w:val="22"/>
          <w:szCs w:val="22"/>
        </w:rPr>
        <w:t>,</w:t>
      </w:r>
    </w:p>
    <w:p w14:paraId="42221F12" w14:textId="13DAE487" w:rsidR="007B2965" w:rsidRPr="006F15B9" w:rsidRDefault="00950AF0" w:rsidP="00EA2BD8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5</w:t>
      </w:r>
      <w:r w:rsidR="007B2965" w:rsidRPr="006F15B9">
        <w:rPr>
          <w:b/>
          <w:sz w:val="22"/>
          <w:szCs w:val="22"/>
        </w:rPr>
        <w:t>.</w:t>
      </w:r>
      <w:r w:rsidR="003D1418" w:rsidRPr="006F15B9">
        <w:rPr>
          <w:b/>
          <w:sz w:val="22"/>
          <w:szCs w:val="22"/>
        </w:rPr>
        <w:tab/>
      </w:r>
      <w:r w:rsidR="007B2965" w:rsidRPr="006F15B9">
        <w:rPr>
          <w:b/>
          <w:sz w:val="22"/>
          <w:szCs w:val="22"/>
        </w:rPr>
        <w:t>Om10M (tabáková nálepka pro ostatní tabákový výrobek – např. žvýkací tabák</w:t>
      </w:r>
      <w:r w:rsidR="0027346A" w:rsidRPr="006F15B9">
        <w:rPr>
          <w:b/>
          <w:sz w:val="22"/>
          <w:szCs w:val="22"/>
        </w:rPr>
        <w:t xml:space="preserve"> – </w:t>
      </w:r>
      <w:r w:rsidR="007B2965" w:rsidRPr="006F15B9">
        <w:rPr>
          <w:b/>
          <w:sz w:val="22"/>
          <w:szCs w:val="22"/>
        </w:rPr>
        <w:t>o rozměru 16</w:t>
      </w:r>
      <w:r w:rsidR="00FE3B11" w:rsidRPr="006F15B9">
        <w:rPr>
          <w:b/>
          <w:sz w:val="22"/>
          <w:szCs w:val="22"/>
        </w:rPr>
        <w:t xml:space="preserve"> mm</w:t>
      </w:r>
      <w:r w:rsidR="007B2965" w:rsidRPr="006F15B9">
        <w:rPr>
          <w:b/>
          <w:sz w:val="22"/>
          <w:szCs w:val="22"/>
        </w:rPr>
        <w:t xml:space="preserve"> x 32 mm pro jednotkové balení obsahující 10 g výrobku se sazbou daně, která je charakterizována písmenem M),</w:t>
      </w:r>
    </w:p>
    <w:p w14:paraId="320EBA66" w14:textId="01457BC5" w:rsidR="007B2965" w:rsidRPr="006F15B9" w:rsidRDefault="00950AF0" w:rsidP="00EA2BD8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6</w:t>
      </w:r>
      <w:r w:rsidR="007B2965" w:rsidRPr="006F15B9">
        <w:rPr>
          <w:b/>
          <w:sz w:val="22"/>
          <w:szCs w:val="22"/>
        </w:rPr>
        <w:t>.</w:t>
      </w:r>
      <w:r w:rsidR="003D1418" w:rsidRPr="006F15B9">
        <w:rPr>
          <w:b/>
          <w:sz w:val="22"/>
          <w:szCs w:val="22"/>
        </w:rPr>
        <w:tab/>
      </w:r>
      <w:r w:rsidR="007B2965" w:rsidRPr="006F15B9">
        <w:rPr>
          <w:b/>
          <w:sz w:val="22"/>
          <w:szCs w:val="22"/>
        </w:rPr>
        <w:t>Ev2M (tabáková nálepka pro náplň do e</w:t>
      </w:r>
      <w:r w:rsidR="00EA700E" w:rsidRPr="006F15B9">
        <w:rPr>
          <w:b/>
          <w:sz w:val="22"/>
          <w:szCs w:val="22"/>
        </w:rPr>
        <w:t xml:space="preserve">lektronické </w:t>
      </w:r>
      <w:r w:rsidR="007B2965" w:rsidRPr="006F15B9">
        <w:rPr>
          <w:b/>
          <w:sz w:val="22"/>
          <w:szCs w:val="22"/>
        </w:rPr>
        <w:t>cigarety o rozměru 20</w:t>
      </w:r>
      <w:r w:rsidR="00FE3B11" w:rsidRPr="006F15B9">
        <w:rPr>
          <w:b/>
          <w:sz w:val="22"/>
          <w:szCs w:val="22"/>
        </w:rPr>
        <w:t xml:space="preserve"> mm</w:t>
      </w:r>
      <w:r w:rsidR="007B2965" w:rsidRPr="006F15B9">
        <w:rPr>
          <w:b/>
          <w:sz w:val="22"/>
          <w:szCs w:val="22"/>
        </w:rPr>
        <w:t xml:space="preserve"> x 44 mm pro jednotkové balení obsahující 2 ml výrobku se sazbou daně, která je charakterizována písmenem M),</w:t>
      </w:r>
    </w:p>
    <w:p w14:paraId="7A11B21E" w14:textId="5292DD9E" w:rsidR="007B2965" w:rsidRPr="006F15B9" w:rsidRDefault="00950AF0" w:rsidP="00EA2BD8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7</w:t>
      </w:r>
      <w:r w:rsidR="007B2965" w:rsidRPr="006F15B9">
        <w:rPr>
          <w:b/>
          <w:sz w:val="22"/>
          <w:szCs w:val="22"/>
        </w:rPr>
        <w:t>.</w:t>
      </w:r>
      <w:r w:rsidR="003D1418" w:rsidRPr="006F15B9">
        <w:rPr>
          <w:b/>
          <w:sz w:val="22"/>
          <w:szCs w:val="22"/>
        </w:rPr>
        <w:tab/>
      </w:r>
      <w:r w:rsidR="007B2965" w:rsidRPr="006F15B9">
        <w:rPr>
          <w:b/>
          <w:sz w:val="22"/>
          <w:szCs w:val="22"/>
        </w:rPr>
        <w:t xml:space="preserve">Sm14M (tabáková nálepka pro </w:t>
      </w:r>
      <w:r w:rsidR="00174708" w:rsidRPr="006F15B9">
        <w:rPr>
          <w:b/>
          <w:sz w:val="22"/>
          <w:szCs w:val="22"/>
        </w:rPr>
        <w:t>nikotinový sáček</w:t>
      </w:r>
      <w:r w:rsidR="007B2965" w:rsidRPr="006F15B9">
        <w:rPr>
          <w:b/>
          <w:sz w:val="22"/>
          <w:szCs w:val="22"/>
        </w:rPr>
        <w:t xml:space="preserve"> o rozměru 16</w:t>
      </w:r>
      <w:r w:rsidR="006A6B0D" w:rsidRPr="006F15B9">
        <w:rPr>
          <w:b/>
          <w:sz w:val="22"/>
          <w:szCs w:val="22"/>
        </w:rPr>
        <w:t xml:space="preserve"> mm</w:t>
      </w:r>
      <w:r w:rsidR="007B2965" w:rsidRPr="006F15B9">
        <w:rPr>
          <w:b/>
          <w:sz w:val="22"/>
          <w:szCs w:val="22"/>
        </w:rPr>
        <w:t xml:space="preserve"> x 32 mm pro jednotkové balení obsahující 14 g výrobku se sazbou daně, která je charakterizována písmenem M),</w:t>
      </w:r>
    </w:p>
    <w:p w14:paraId="13EB2BA7" w14:textId="17B01565" w:rsidR="007B2965" w:rsidRPr="006F15B9" w:rsidRDefault="00950AF0" w:rsidP="00EA2BD8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8</w:t>
      </w:r>
      <w:r w:rsidR="007B2965" w:rsidRPr="006F15B9">
        <w:rPr>
          <w:b/>
          <w:sz w:val="22"/>
          <w:szCs w:val="22"/>
        </w:rPr>
        <w:t>.</w:t>
      </w:r>
      <w:r w:rsidR="003D1418" w:rsidRPr="006F15B9">
        <w:rPr>
          <w:b/>
          <w:sz w:val="22"/>
          <w:szCs w:val="22"/>
        </w:rPr>
        <w:tab/>
      </w:r>
      <w:r w:rsidR="007B2965" w:rsidRPr="006F15B9">
        <w:rPr>
          <w:b/>
          <w:sz w:val="22"/>
          <w:szCs w:val="22"/>
        </w:rPr>
        <w:t xml:space="preserve">Nv8M (tabáková nálepka pro ostatní nikotinový výrobek o rozměru </w:t>
      </w:r>
      <w:r w:rsidR="006A6B0D" w:rsidRPr="006F15B9">
        <w:rPr>
          <w:b/>
          <w:sz w:val="22"/>
          <w:szCs w:val="22"/>
        </w:rPr>
        <w:t>20 mm</w:t>
      </w:r>
      <w:r w:rsidR="007B2965" w:rsidRPr="006F15B9">
        <w:rPr>
          <w:b/>
          <w:sz w:val="22"/>
          <w:szCs w:val="22"/>
        </w:rPr>
        <w:t xml:space="preserve"> x </w:t>
      </w:r>
      <w:r w:rsidR="006A6B0D" w:rsidRPr="006F15B9">
        <w:rPr>
          <w:b/>
          <w:sz w:val="22"/>
          <w:szCs w:val="22"/>
        </w:rPr>
        <w:t>4</w:t>
      </w:r>
      <w:r w:rsidR="005A140B" w:rsidRPr="006F15B9">
        <w:rPr>
          <w:b/>
          <w:sz w:val="22"/>
          <w:szCs w:val="22"/>
        </w:rPr>
        <w:t>4</w:t>
      </w:r>
      <w:r w:rsidR="007B2965" w:rsidRPr="006F15B9">
        <w:rPr>
          <w:b/>
          <w:sz w:val="22"/>
          <w:szCs w:val="22"/>
        </w:rPr>
        <w:t xml:space="preserve"> mm pro jednotkové balení obsahující 8 g výrobku se sazbou daně, která je charakterizována písmenem M).</w:t>
      </w:r>
    </w:p>
    <w:tbl>
      <w:tblPr>
        <w:tblStyle w:val="Mkatabulky"/>
        <w:tblW w:w="9356" w:type="dxa"/>
        <w:tblInd w:w="-147" w:type="dxa"/>
        <w:tblBorders>
          <w:top w:val="dotted" w:sz="12" w:space="0" w:color="7030A0"/>
          <w:left w:val="dotted" w:sz="12" w:space="0" w:color="7030A0"/>
          <w:bottom w:val="dotted" w:sz="12" w:space="0" w:color="7030A0"/>
          <w:right w:val="dotted" w:sz="12" w:space="0" w:color="7030A0"/>
          <w:insideH w:val="dotted" w:sz="12" w:space="0" w:color="7030A0"/>
          <w:insideV w:val="dotted" w:sz="12" w:space="0" w:color="7030A0"/>
        </w:tblBorders>
        <w:tblLook w:val="04A0" w:firstRow="1" w:lastRow="0" w:firstColumn="1" w:lastColumn="0" w:noHBand="0" w:noVBand="1"/>
      </w:tblPr>
      <w:tblGrid>
        <w:gridCol w:w="9356"/>
      </w:tblGrid>
      <w:tr w:rsidR="00950AF0" w:rsidRPr="00F57DCE" w14:paraId="6E955BF0" w14:textId="77777777" w:rsidTr="00EA2BD8">
        <w:tc>
          <w:tcPr>
            <w:tcW w:w="9356" w:type="dxa"/>
          </w:tcPr>
          <w:p w14:paraId="43B719CC" w14:textId="7FD380E3" w:rsidR="00950AF0" w:rsidRDefault="00950AF0" w:rsidP="00EA2BD8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b/>
                <w:color w:val="7030A0"/>
                <w:sz w:val="22"/>
                <w:szCs w:val="22"/>
              </w:rPr>
            </w:pPr>
            <w:r>
              <w:rPr>
                <w:b/>
                <w:color w:val="7030A0"/>
                <w:sz w:val="22"/>
                <w:szCs w:val="22"/>
              </w:rPr>
              <w:t>4.</w:t>
            </w:r>
            <w:r w:rsidR="00567F33" w:rsidRPr="00334581">
              <w:rPr>
                <w:b/>
                <w:color w:val="7030A0"/>
                <w:sz w:val="22"/>
                <w:szCs w:val="22"/>
              </w:rPr>
              <w:tab/>
            </w:r>
            <w:r w:rsidRPr="00527AD3">
              <w:rPr>
                <w:b/>
                <w:color w:val="7030A0"/>
                <w:sz w:val="22"/>
                <w:szCs w:val="22"/>
              </w:rPr>
              <w:t>Vv200M (tabáková nálepka pro tabák do vodní dýmky o rozměru 20</w:t>
            </w:r>
            <w:r w:rsidR="00992E8F">
              <w:rPr>
                <w:b/>
                <w:color w:val="7030A0"/>
                <w:sz w:val="22"/>
                <w:szCs w:val="22"/>
              </w:rPr>
              <w:t xml:space="preserve"> mm</w:t>
            </w:r>
            <w:r w:rsidRPr="00527AD3">
              <w:rPr>
                <w:b/>
                <w:color w:val="7030A0"/>
                <w:sz w:val="22"/>
                <w:szCs w:val="22"/>
              </w:rPr>
              <w:t xml:space="preserve"> x 44 mm pro jednotkové balení obsahující 200 g výrobku se sazbou daně, která je charakterizována písmenem M),</w:t>
            </w:r>
          </w:p>
          <w:p w14:paraId="4C58F302" w14:textId="62FFFDAD" w:rsidR="00567F33" w:rsidRDefault="00567F33" w:rsidP="00AD3DC5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4.</w:t>
            </w:r>
            <w:r w:rsidR="00251BB9" w:rsidRPr="005C7F63">
              <w:rPr>
                <w:color w:val="7030A0"/>
                <w:sz w:val="22"/>
                <w:szCs w:val="22"/>
              </w:rPr>
              <w:t xml:space="preserve"> </w:t>
            </w:r>
            <w:r w:rsidR="00251BB9" w:rsidRPr="005C7F63">
              <w:rPr>
                <w:b/>
                <w:color w:val="7030A0"/>
                <w:sz w:val="22"/>
                <w:szCs w:val="22"/>
              </w:rPr>
              <w:t>5.</w:t>
            </w:r>
            <w:r w:rsidRPr="00DD3357">
              <w:rPr>
                <w:sz w:val="22"/>
                <w:szCs w:val="22"/>
              </w:rPr>
              <w:tab/>
            </w:r>
            <w:r w:rsidR="003B51F7" w:rsidRPr="00DD3357">
              <w:rPr>
                <w:sz w:val="22"/>
                <w:szCs w:val="22"/>
              </w:rPr>
              <w:t xml:space="preserve">Zm6,2/20M (tabáková nálepka pro zahřívané tabákové výrobky o rozměru 16 mm x 32 mm pro jednotkové balení obsahující 6,2 g </w:t>
            </w:r>
            <w:r w:rsidR="003B51F7" w:rsidRPr="006F15B9">
              <w:rPr>
                <w:sz w:val="22"/>
                <w:szCs w:val="22"/>
              </w:rPr>
              <w:t xml:space="preserve">náplně </w:t>
            </w:r>
            <w:r w:rsidR="003B51F7" w:rsidRPr="00DD3357">
              <w:rPr>
                <w:sz w:val="22"/>
                <w:szCs w:val="22"/>
              </w:rPr>
              <w:t xml:space="preserve">a </w:t>
            </w:r>
            <w:r w:rsidR="003B51F7">
              <w:rPr>
                <w:sz w:val="22"/>
                <w:szCs w:val="22"/>
              </w:rPr>
              <w:t>20</w:t>
            </w:r>
            <w:r w:rsidR="003B51F7" w:rsidRPr="00DD3357">
              <w:rPr>
                <w:sz w:val="22"/>
                <w:szCs w:val="22"/>
              </w:rPr>
              <w:t xml:space="preserve"> kusů zahřívaných tabákových výrobků se sazbou daně, která je charakterizována písmenem M)</w:t>
            </w:r>
            <w:r w:rsidRPr="00DD3357">
              <w:rPr>
                <w:sz w:val="22"/>
                <w:szCs w:val="22"/>
              </w:rPr>
              <w:t>.</w:t>
            </w:r>
          </w:p>
          <w:p w14:paraId="6F48F4CA" w14:textId="454DD359" w:rsidR="003B51F7" w:rsidRDefault="00104E4E" w:rsidP="005C7F63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b/>
                <w:strike/>
                <w:color w:val="7030A0"/>
                <w:sz w:val="22"/>
                <w:szCs w:val="22"/>
              </w:rPr>
              <w:t>5.</w:t>
            </w:r>
            <w:r w:rsidRPr="005C7F63">
              <w:rPr>
                <w:b/>
                <w:color w:val="7030A0"/>
                <w:sz w:val="22"/>
                <w:szCs w:val="22"/>
              </w:rPr>
              <w:t xml:space="preserve"> 6.</w:t>
            </w:r>
            <w:r w:rsidRPr="00AD3DC5">
              <w:rPr>
                <w:sz w:val="22"/>
                <w:szCs w:val="22"/>
              </w:rPr>
              <w:tab/>
            </w:r>
            <w:r w:rsidR="003B51F7" w:rsidRPr="003B51F7">
              <w:rPr>
                <w:sz w:val="22"/>
                <w:szCs w:val="22"/>
              </w:rPr>
              <w:t>Om10M (tabáková nálepka pro ostatní tabákový výrobek – např. žvýkací tabák – o rozměru 16</w:t>
            </w:r>
            <w:r w:rsidR="007E4FC0">
              <w:rPr>
                <w:sz w:val="22"/>
                <w:szCs w:val="22"/>
              </w:rPr>
              <w:t> </w:t>
            </w:r>
            <w:r w:rsidR="003B51F7" w:rsidRPr="003B51F7">
              <w:rPr>
                <w:sz w:val="22"/>
                <w:szCs w:val="22"/>
              </w:rPr>
              <w:t>mm x 32 mm pro jednotkové balení obsahující 10 g výrobku se sazbou daně, která je charakterizována písmenem M),</w:t>
            </w:r>
          </w:p>
          <w:p w14:paraId="7B3F5DCC" w14:textId="17E9615D" w:rsidR="00251BB9" w:rsidRPr="005C7F63" w:rsidRDefault="00251BB9" w:rsidP="005C7F63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6.</w:t>
            </w:r>
            <w:r w:rsidR="00104E4E" w:rsidRPr="005C7F63">
              <w:rPr>
                <w:color w:val="7030A0"/>
                <w:sz w:val="22"/>
                <w:szCs w:val="22"/>
              </w:rPr>
              <w:t xml:space="preserve"> </w:t>
            </w:r>
            <w:r w:rsidR="00104E4E" w:rsidRPr="005C7F63">
              <w:rPr>
                <w:b/>
                <w:color w:val="7030A0"/>
                <w:sz w:val="22"/>
                <w:szCs w:val="22"/>
              </w:rPr>
              <w:t>7.</w:t>
            </w:r>
            <w:r w:rsidRPr="005C7F63">
              <w:rPr>
                <w:sz w:val="22"/>
                <w:szCs w:val="22"/>
              </w:rPr>
              <w:tab/>
              <w:t>Ev2M (tabáková nálepka pro náplň do e</w:t>
            </w:r>
            <w:r w:rsidR="00C54BEA">
              <w:rPr>
                <w:sz w:val="22"/>
                <w:szCs w:val="22"/>
              </w:rPr>
              <w:t xml:space="preserve">lektronické </w:t>
            </w:r>
            <w:r w:rsidRPr="005C7F63">
              <w:rPr>
                <w:sz w:val="22"/>
                <w:szCs w:val="22"/>
              </w:rPr>
              <w:t xml:space="preserve">cigarety o rozměru 20 </w:t>
            </w:r>
            <w:r w:rsidR="008B19B5">
              <w:rPr>
                <w:sz w:val="22"/>
                <w:szCs w:val="22"/>
              </w:rPr>
              <w:t xml:space="preserve">mm </w:t>
            </w:r>
            <w:r w:rsidRPr="005C7F63">
              <w:rPr>
                <w:sz w:val="22"/>
                <w:szCs w:val="22"/>
              </w:rPr>
              <w:t>x 44 mm pro jednotkové balení obsahující 2 ml výrobku se sazbou daně, která je charakterizována písmenem M),</w:t>
            </w:r>
          </w:p>
          <w:p w14:paraId="48FE48BB" w14:textId="7CACBCEC" w:rsidR="00251BB9" w:rsidRPr="005C7F63" w:rsidRDefault="00251BB9" w:rsidP="005C7F63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7.</w:t>
            </w:r>
            <w:r w:rsidR="003338FC" w:rsidRPr="005C7F63">
              <w:rPr>
                <w:color w:val="7030A0"/>
                <w:sz w:val="22"/>
                <w:szCs w:val="22"/>
              </w:rPr>
              <w:t xml:space="preserve"> </w:t>
            </w:r>
            <w:r w:rsidR="003338FC" w:rsidRPr="005C7F63">
              <w:rPr>
                <w:b/>
                <w:color w:val="7030A0"/>
                <w:sz w:val="22"/>
                <w:szCs w:val="22"/>
              </w:rPr>
              <w:t>8.</w:t>
            </w:r>
            <w:r w:rsidRPr="005C7F63">
              <w:rPr>
                <w:sz w:val="22"/>
                <w:szCs w:val="22"/>
              </w:rPr>
              <w:tab/>
              <w:t xml:space="preserve">Sm14M (tabáková nálepka pro </w:t>
            </w:r>
            <w:r w:rsidR="00174708">
              <w:rPr>
                <w:sz w:val="22"/>
                <w:szCs w:val="22"/>
              </w:rPr>
              <w:t>nikotinový sáček</w:t>
            </w:r>
            <w:r w:rsidRPr="005C7F63">
              <w:rPr>
                <w:sz w:val="22"/>
                <w:szCs w:val="22"/>
              </w:rPr>
              <w:t xml:space="preserve"> o rozměru 16 </w:t>
            </w:r>
            <w:r w:rsidR="008B19B5">
              <w:rPr>
                <w:sz w:val="22"/>
                <w:szCs w:val="22"/>
              </w:rPr>
              <w:t xml:space="preserve">mm </w:t>
            </w:r>
            <w:r w:rsidRPr="005C7F63">
              <w:rPr>
                <w:sz w:val="22"/>
                <w:szCs w:val="22"/>
              </w:rPr>
              <w:t>x 32 mm pro jednotkové balení obsahující 14 g výrobku se sazbou daně, která je charakterizována písmenem M),</w:t>
            </w:r>
          </w:p>
          <w:p w14:paraId="4C04C8BA" w14:textId="1F0300AC" w:rsidR="00567F33" w:rsidRPr="005C7F63" w:rsidRDefault="00251BB9" w:rsidP="006F15B9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8.</w:t>
            </w:r>
            <w:r w:rsidR="00F8279D" w:rsidRPr="005C7F63">
              <w:rPr>
                <w:color w:val="7030A0"/>
                <w:sz w:val="22"/>
                <w:szCs w:val="22"/>
              </w:rPr>
              <w:t xml:space="preserve"> </w:t>
            </w:r>
            <w:r w:rsidR="00F8279D" w:rsidRPr="005C7F63">
              <w:rPr>
                <w:b/>
                <w:color w:val="7030A0"/>
                <w:sz w:val="22"/>
                <w:szCs w:val="22"/>
              </w:rPr>
              <w:t>9.</w:t>
            </w:r>
            <w:r w:rsidRPr="005C7F63">
              <w:rPr>
                <w:sz w:val="22"/>
                <w:szCs w:val="22"/>
              </w:rPr>
              <w:tab/>
              <w:t xml:space="preserve">Nv8M (tabáková nálepka pro ostatní nikotinový výrobek o rozměru </w:t>
            </w:r>
            <w:r w:rsidR="00813880">
              <w:rPr>
                <w:sz w:val="22"/>
                <w:szCs w:val="22"/>
              </w:rPr>
              <w:t>20</w:t>
            </w:r>
            <w:r w:rsidRPr="005C7F63">
              <w:rPr>
                <w:sz w:val="22"/>
                <w:szCs w:val="22"/>
              </w:rPr>
              <w:t xml:space="preserve"> </w:t>
            </w:r>
            <w:r w:rsidR="008B19B5">
              <w:rPr>
                <w:sz w:val="22"/>
                <w:szCs w:val="22"/>
              </w:rPr>
              <w:t xml:space="preserve">mm </w:t>
            </w:r>
            <w:r w:rsidRPr="005C7F63">
              <w:rPr>
                <w:sz w:val="22"/>
                <w:szCs w:val="22"/>
              </w:rPr>
              <w:t xml:space="preserve">x </w:t>
            </w:r>
            <w:r w:rsidR="00813880">
              <w:rPr>
                <w:sz w:val="22"/>
                <w:szCs w:val="22"/>
              </w:rPr>
              <w:t>4</w:t>
            </w:r>
            <w:r w:rsidR="005A140B">
              <w:rPr>
                <w:sz w:val="22"/>
                <w:szCs w:val="22"/>
              </w:rPr>
              <w:t>4</w:t>
            </w:r>
            <w:r w:rsidRPr="005C7F63">
              <w:rPr>
                <w:sz w:val="22"/>
                <w:szCs w:val="22"/>
              </w:rPr>
              <w:t xml:space="preserve"> mm pro jednotkové balení obsahující 8 g výrobku se sazbou daně, která je charakterizována písmenem M).</w:t>
            </w:r>
          </w:p>
        </w:tc>
      </w:tr>
    </w:tbl>
    <w:p w14:paraId="3FEABB39" w14:textId="77777777" w:rsidR="007B2965" w:rsidRPr="00DD3357" w:rsidRDefault="007B2965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</w:p>
    <w:p w14:paraId="16266E71" w14:textId="77777777" w:rsidR="000F2E1C" w:rsidRPr="00DD3357" w:rsidRDefault="000F2E1C" w:rsidP="000F2E1C">
      <w:pPr>
        <w:contextualSpacing/>
        <w:rPr>
          <w:szCs w:val="24"/>
        </w:rPr>
        <w:sectPr w:rsidR="000F2E1C" w:rsidRPr="00DD3357" w:rsidSect="004F299B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B67A5B6" w14:textId="59318627" w:rsidR="000F2E1C" w:rsidRPr="00DD3357" w:rsidRDefault="000F2E1C" w:rsidP="003652FC">
      <w:pPr>
        <w:pageBreakBefore/>
        <w:spacing w:after="200" w:line="276" w:lineRule="auto"/>
        <w:jc w:val="right"/>
        <w:outlineLvl w:val="3"/>
        <w:rPr>
          <w:szCs w:val="24"/>
        </w:rPr>
      </w:pPr>
      <w:r w:rsidRPr="00DD3357">
        <w:rPr>
          <w:szCs w:val="24"/>
        </w:rPr>
        <w:t xml:space="preserve">Příloha č. 3 k vyhlášce č. </w:t>
      </w:r>
      <w:r w:rsidR="009A41AA">
        <w:rPr>
          <w:szCs w:val="24"/>
        </w:rPr>
        <w:t>82</w:t>
      </w:r>
      <w:r w:rsidR="009A41AA" w:rsidRPr="00DD3357">
        <w:rPr>
          <w:szCs w:val="24"/>
        </w:rPr>
        <w:t>/</w:t>
      </w:r>
      <w:r w:rsidRPr="00DD3357">
        <w:rPr>
          <w:szCs w:val="24"/>
        </w:rPr>
        <w:t>201</w:t>
      </w:r>
      <w:r w:rsidR="001E56A3" w:rsidRPr="00DD3357">
        <w:rPr>
          <w:szCs w:val="24"/>
        </w:rPr>
        <w:t>9</w:t>
      </w:r>
      <w:r w:rsidRPr="00DD3357">
        <w:rPr>
          <w:szCs w:val="24"/>
        </w:rPr>
        <w:t xml:space="preserve"> Sb.</w:t>
      </w:r>
    </w:p>
    <w:p w14:paraId="324D2DF4" w14:textId="77777777" w:rsidR="000F2E1C" w:rsidRPr="00DD3357" w:rsidRDefault="00C951C3" w:rsidP="004E2033">
      <w:pPr>
        <w:shd w:val="clear" w:color="auto" w:fill="FFFFFF"/>
        <w:spacing w:before="120" w:after="240"/>
        <w:jc w:val="center"/>
        <w:rPr>
          <w:b/>
          <w:szCs w:val="24"/>
        </w:rPr>
      </w:pPr>
      <w:r w:rsidRPr="00DD3357">
        <w:rPr>
          <w:b/>
          <w:bCs/>
          <w:szCs w:val="24"/>
        </w:rPr>
        <w:t>Formulář pro vedení</w:t>
      </w:r>
      <w:r w:rsidR="00B137B9" w:rsidRPr="00DD3357">
        <w:rPr>
          <w:b/>
          <w:bCs/>
          <w:szCs w:val="24"/>
        </w:rPr>
        <w:t xml:space="preserve"> </w:t>
      </w:r>
      <w:r w:rsidR="000F2E1C" w:rsidRPr="00DD3357">
        <w:rPr>
          <w:b/>
          <w:bCs/>
          <w:szCs w:val="24"/>
        </w:rPr>
        <w:t>evidence tabákových nálepek</w:t>
      </w:r>
    </w:p>
    <w:tbl>
      <w:tblPr>
        <w:tblW w:w="14144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"/>
        <w:gridCol w:w="908"/>
        <w:gridCol w:w="1363"/>
        <w:gridCol w:w="1754"/>
        <w:gridCol w:w="1844"/>
        <w:gridCol w:w="2806"/>
        <w:gridCol w:w="1873"/>
        <w:gridCol w:w="1700"/>
        <w:gridCol w:w="1884"/>
      </w:tblGrid>
      <w:tr w:rsidR="00D71F3B" w:rsidRPr="00DD3357" w14:paraId="5E18D1EC" w14:textId="77777777" w:rsidTr="004E2033">
        <w:trPr>
          <w:gridBefore w:val="1"/>
          <w:wBefore w:w="4" w:type="pct"/>
          <w:trHeight w:val="693"/>
        </w:trPr>
        <w:tc>
          <w:tcPr>
            <w:tcW w:w="4996" w:type="pct"/>
            <w:gridSpan w:val="8"/>
            <w:tcBorders>
              <w:top w:val="single" w:sz="18" w:space="0" w:color="000000"/>
              <w:left w:val="single" w:sz="18" w:space="0" w:color="auto"/>
              <w:bottom w:val="single" w:sz="18" w:space="0" w:color="000000"/>
              <w:right w:val="single" w:sz="18" w:space="0" w:color="auto"/>
            </w:tcBorders>
            <w:noWrap/>
            <w:vAlign w:val="center"/>
            <w:hideMark/>
          </w:tcPr>
          <w:p w14:paraId="55E8C6A0" w14:textId="77777777" w:rsidR="00D71F3B" w:rsidRPr="00DD3357" w:rsidRDefault="00D71F3B">
            <w:pPr>
              <w:spacing w:line="276" w:lineRule="auto"/>
              <w:jc w:val="center"/>
              <w:rPr>
                <w:b/>
                <w:bCs/>
                <w:caps/>
                <w:sz w:val="28"/>
                <w:lang w:eastAsia="en-US"/>
              </w:rPr>
            </w:pPr>
            <w:r w:rsidRPr="00DD3357">
              <w:rPr>
                <w:b/>
                <w:bCs/>
                <w:caps/>
                <w:szCs w:val="24"/>
                <w:lang w:eastAsia="en-US"/>
              </w:rPr>
              <w:t>Evidence tabákových nálepek</w:t>
            </w:r>
          </w:p>
        </w:tc>
      </w:tr>
      <w:tr w:rsidR="00D71F3B" w:rsidRPr="00DD3357" w14:paraId="49574D85" w14:textId="77777777" w:rsidTr="004E2033">
        <w:trPr>
          <w:gridBefore w:val="1"/>
          <w:wBefore w:w="4" w:type="pct"/>
          <w:trHeight w:val="508"/>
        </w:trPr>
        <w:tc>
          <w:tcPr>
            <w:tcW w:w="4996" w:type="pct"/>
            <w:gridSpan w:val="8"/>
            <w:tcBorders>
              <w:top w:val="single" w:sz="18" w:space="0" w:color="000000"/>
              <w:left w:val="single" w:sz="18" w:space="0" w:color="auto"/>
              <w:bottom w:val="nil"/>
              <w:right w:val="single" w:sz="18" w:space="0" w:color="auto"/>
            </w:tcBorders>
            <w:noWrap/>
            <w:vAlign w:val="center"/>
            <w:hideMark/>
          </w:tcPr>
          <w:p w14:paraId="793A36DA" w14:textId="77777777" w:rsidR="00D71F3B" w:rsidRPr="00DD3357" w:rsidRDefault="00D71F3B">
            <w:pPr>
              <w:spacing w:line="276" w:lineRule="auto"/>
              <w:ind w:firstLine="5"/>
              <w:jc w:val="left"/>
              <w:rPr>
                <w:b/>
                <w:bCs/>
                <w:lang w:eastAsia="en-US"/>
              </w:rPr>
            </w:pPr>
            <w:r w:rsidRPr="00DD3357">
              <w:rPr>
                <w:b/>
                <w:szCs w:val="24"/>
                <w:lang w:eastAsia="en-US"/>
              </w:rPr>
              <w:t>Kód tabákové nálepky</w:t>
            </w:r>
            <w:r w:rsidRPr="00DD3357">
              <w:rPr>
                <w:b/>
                <w:szCs w:val="24"/>
                <w:vertAlign w:val="superscript"/>
                <w:lang w:eastAsia="en-US"/>
              </w:rPr>
              <w:t>1)</w:t>
            </w:r>
            <w:r w:rsidRPr="00DD3357">
              <w:rPr>
                <w:b/>
                <w:szCs w:val="24"/>
                <w:lang w:eastAsia="en-US"/>
              </w:rPr>
              <w:t>:</w:t>
            </w:r>
          </w:p>
        </w:tc>
      </w:tr>
      <w:tr w:rsidR="00D71F3B" w:rsidRPr="00DD3357" w14:paraId="02062AAD" w14:textId="77777777" w:rsidTr="004E2033">
        <w:trPr>
          <w:trHeight w:val="915"/>
        </w:trPr>
        <w:tc>
          <w:tcPr>
            <w:tcW w:w="325" w:type="pct"/>
            <w:gridSpan w:val="2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14:paraId="3545B8C4" w14:textId="77777777" w:rsidR="00D71F3B" w:rsidRPr="00DD3357" w:rsidRDefault="00D71F3B">
            <w:pPr>
              <w:spacing w:line="276" w:lineRule="auto"/>
              <w:jc w:val="center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Číslo zápisu</w:t>
            </w:r>
          </w:p>
        </w:tc>
        <w:tc>
          <w:tcPr>
            <w:tcW w:w="482" w:type="pct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14:paraId="4ECDFBB0" w14:textId="77777777" w:rsidR="00D71F3B" w:rsidRPr="00DD3357" w:rsidRDefault="00D71F3B">
            <w:pPr>
              <w:spacing w:line="276" w:lineRule="auto"/>
              <w:jc w:val="center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Datum zápisu</w:t>
            </w:r>
          </w:p>
        </w:tc>
        <w:tc>
          <w:tcPr>
            <w:tcW w:w="4193" w:type="pct"/>
            <w:gridSpan w:val="6"/>
            <w:tcBorders>
              <w:top w:val="single" w:sz="18" w:space="0" w:color="auto"/>
              <w:left w:val="single" w:sz="4" w:space="0" w:color="auto"/>
              <w:bottom w:val="dotted" w:sz="4" w:space="0" w:color="auto"/>
              <w:right w:val="single" w:sz="18" w:space="0" w:color="auto"/>
            </w:tcBorders>
            <w:vAlign w:val="center"/>
            <w:hideMark/>
          </w:tcPr>
          <w:p w14:paraId="4F3D6986" w14:textId="77777777" w:rsidR="00D71F3B" w:rsidRPr="00DD3357" w:rsidRDefault="00D71F3B">
            <w:pPr>
              <w:spacing w:line="276" w:lineRule="auto"/>
              <w:jc w:val="center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Množství tabákových nálepek v kusech</w:t>
            </w:r>
          </w:p>
        </w:tc>
      </w:tr>
      <w:tr w:rsidR="002145EA" w:rsidRPr="00DD3357" w14:paraId="6F0A3BBA" w14:textId="77777777" w:rsidTr="004E2033">
        <w:trPr>
          <w:trHeight w:val="503"/>
        </w:trPr>
        <w:tc>
          <w:tcPr>
            <w:tcW w:w="325" w:type="pct"/>
            <w:gridSpan w:val="2"/>
            <w:vMerge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14:paraId="419FDF07" w14:textId="77777777" w:rsidR="00D71F3B" w:rsidRPr="00DD3357" w:rsidRDefault="00D71F3B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482" w:type="pct"/>
            <w:vMerge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14:paraId="2D3BE185" w14:textId="77777777" w:rsidR="00D71F3B" w:rsidRPr="00DD3357" w:rsidRDefault="00D71F3B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1272" w:type="pct"/>
            <w:gridSpan w:val="2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476ADA" w14:textId="77777777" w:rsidR="00D71F3B" w:rsidRPr="00DD3357" w:rsidRDefault="00D71F3B">
            <w:pPr>
              <w:spacing w:line="276" w:lineRule="auto"/>
              <w:jc w:val="center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Odebrané</w:t>
            </w:r>
            <w:r w:rsidRPr="00DD3357">
              <w:rPr>
                <w:bCs/>
                <w:szCs w:val="24"/>
                <w:vertAlign w:val="superscript"/>
                <w:lang w:eastAsia="en-US"/>
              </w:rPr>
              <w:t>2)</w:t>
            </w:r>
          </w:p>
        </w:tc>
        <w:tc>
          <w:tcPr>
            <w:tcW w:w="992" w:type="pct"/>
            <w:vMerge w:val="restart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14:paraId="67DB2E98" w14:textId="77777777" w:rsidR="00D71F3B" w:rsidRPr="00DD3357" w:rsidRDefault="00D71F3B" w:rsidP="004E2033">
            <w:pPr>
              <w:spacing w:line="276" w:lineRule="auto"/>
              <w:jc w:val="center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Použité na jednotkových baleních uvedených do volného daňového oběhu</w:t>
            </w:r>
            <w:r w:rsidRPr="00DD3357">
              <w:rPr>
                <w:bCs/>
                <w:szCs w:val="24"/>
                <w:vertAlign w:val="superscript"/>
                <w:lang w:eastAsia="en-US"/>
              </w:rPr>
              <w:t>3)</w:t>
            </w:r>
          </w:p>
        </w:tc>
        <w:tc>
          <w:tcPr>
            <w:tcW w:w="1263" w:type="pct"/>
            <w:gridSpan w:val="2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  <w:hideMark/>
          </w:tcPr>
          <w:p w14:paraId="5E9771BB" w14:textId="77777777" w:rsidR="00D71F3B" w:rsidRPr="00DD3357" w:rsidRDefault="00D71F3B">
            <w:pPr>
              <w:spacing w:line="276" w:lineRule="auto"/>
              <w:jc w:val="center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Vrácené</w:t>
            </w:r>
            <w:r w:rsidRPr="00DD3357">
              <w:rPr>
                <w:bCs/>
                <w:szCs w:val="24"/>
                <w:vertAlign w:val="superscript"/>
                <w:lang w:eastAsia="en-US"/>
              </w:rPr>
              <w:t>4)</w:t>
            </w:r>
          </w:p>
        </w:tc>
        <w:tc>
          <w:tcPr>
            <w:tcW w:w="666" w:type="pct"/>
            <w:vMerge w:val="restart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14:paraId="72F2FE14" w14:textId="77777777" w:rsidR="00D71F3B" w:rsidRPr="00DD3357" w:rsidRDefault="00D71F3B">
            <w:pPr>
              <w:spacing w:line="276" w:lineRule="auto"/>
              <w:jc w:val="center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Zničené, ztracené nebo zcizené</w:t>
            </w:r>
            <w:r w:rsidRPr="00DD3357">
              <w:rPr>
                <w:bCs/>
                <w:szCs w:val="24"/>
                <w:vertAlign w:val="superscript"/>
                <w:lang w:eastAsia="en-US"/>
              </w:rPr>
              <w:t>5)</w:t>
            </w:r>
          </w:p>
        </w:tc>
      </w:tr>
      <w:tr w:rsidR="002145EA" w:rsidRPr="00DD3357" w14:paraId="4E3FDD74" w14:textId="77777777" w:rsidTr="004E2033">
        <w:trPr>
          <w:trHeight w:val="565"/>
        </w:trPr>
        <w:tc>
          <w:tcPr>
            <w:tcW w:w="325" w:type="pct"/>
            <w:gridSpan w:val="2"/>
            <w:vMerge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14:paraId="76A22F26" w14:textId="77777777" w:rsidR="00D71F3B" w:rsidRPr="00DD3357" w:rsidRDefault="00D71F3B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482" w:type="pct"/>
            <w:vMerge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14:paraId="46F7CA40" w14:textId="77777777" w:rsidR="00D71F3B" w:rsidRPr="00DD3357" w:rsidRDefault="00D71F3B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620" w:type="pct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noWrap/>
            <w:vAlign w:val="center"/>
          </w:tcPr>
          <w:p w14:paraId="2B16E66C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52" w:type="pct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14:paraId="289289AA" w14:textId="77777777" w:rsidR="00D71F3B" w:rsidRPr="00DD3357" w:rsidRDefault="00D71F3B" w:rsidP="004E2033">
            <w:pPr>
              <w:spacing w:line="276" w:lineRule="auto"/>
              <w:jc w:val="center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Protokol č. j.</w:t>
            </w:r>
          </w:p>
        </w:tc>
        <w:tc>
          <w:tcPr>
            <w:tcW w:w="992" w:type="pct"/>
            <w:vMerge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14:paraId="18B7FCBA" w14:textId="77777777" w:rsidR="00D71F3B" w:rsidRPr="00DD3357" w:rsidRDefault="00D71F3B">
            <w:pPr>
              <w:jc w:val="left"/>
              <w:rPr>
                <w:szCs w:val="24"/>
                <w:lang w:eastAsia="en-US"/>
              </w:rPr>
            </w:pPr>
          </w:p>
        </w:tc>
        <w:tc>
          <w:tcPr>
            <w:tcW w:w="662" w:type="pct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6567275C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  <w:p w14:paraId="415DF2AD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 xml:space="preserve"> </w:t>
            </w:r>
          </w:p>
        </w:tc>
        <w:tc>
          <w:tcPr>
            <w:tcW w:w="601" w:type="pct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14:paraId="4C33B329" w14:textId="77777777" w:rsidR="00D71F3B" w:rsidRPr="00DD3357" w:rsidRDefault="00D71F3B">
            <w:pPr>
              <w:spacing w:line="276" w:lineRule="auto"/>
              <w:jc w:val="center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Protokol č. j.</w:t>
            </w:r>
          </w:p>
        </w:tc>
        <w:tc>
          <w:tcPr>
            <w:tcW w:w="666" w:type="pct"/>
            <w:vMerge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14:paraId="766CFD57" w14:textId="77777777" w:rsidR="00D71F3B" w:rsidRPr="00DD3357" w:rsidRDefault="00D71F3B">
            <w:pPr>
              <w:jc w:val="left"/>
              <w:rPr>
                <w:szCs w:val="24"/>
                <w:lang w:eastAsia="en-US"/>
              </w:rPr>
            </w:pPr>
          </w:p>
        </w:tc>
      </w:tr>
      <w:tr w:rsidR="002145EA" w:rsidRPr="00DD3357" w14:paraId="14513022" w14:textId="77777777" w:rsidTr="002145EA">
        <w:trPr>
          <w:trHeight w:val="300"/>
        </w:trPr>
        <w:tc>
          <w:tcPr>
            <w:tcW w:w="325" w:type="pct"/>
            <w:gridSpan w:val="2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1F85E2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 </w:t>
            </w:r>
          </w:p>
        </w:tc>
        <w:tc>
          <w:tcPr>
            <w:tcW w:w="482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5FE14D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20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533BA3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 </w:t>
            </w:r>
          </w:p>
        </w:tc>
        <w:tc>
          <w:tcPr>
            <w:tcW w:w="652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23C5F1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992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6D6D57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 </w:t>
            </w:r>
          </w:p>
        </w:tc>
        <w:tc>
          <w:tcPr>
            <w:tcW w:w="662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0884B0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01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D724DC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6" w:type="pc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bottom"/>
          </w:tcPr>
          <w:p w14:paraId="7DADEC5A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</w:tr>
      <w:tr w:rsidR="002145EA" w:rsidRPr="00DD3357" w14:paraId="753704F3" w14:textId="77777777" w:rsidTr="002145EA">
        <w:trPr>
          <w:trHeight w:val="300"/>
        </w:trPr>
        <w:tc>
          <w:tcPr>
            <w:tcW w:w="325" w:type="pct"/>
            <w:gridSpan w:val="2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B05083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0D61FE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753427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5E7EB5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B2FA49E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CB2A73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284A95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bottom"/>
          </w:tcPr>
          <w:p w14:paraId="52C1F092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</w:tr>
      <w:tr w:rsidR="002145EA" w:rsidRPr="00DD3357" w14:paraId="32CBDB88" w14:textId="77777777" w:rsidTr="002145EA">
        <w:trPr>
          <w:trHeight w:val="300"/>
        </w:trPr>
        <w:tc>
          <w:tcPr>
            <w:tcW w:w="325" w:type="pct"/>
            <w:gridSpan w:val="2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AC5DE67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F206A2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F5604D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7C2FBB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D3FF6E4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EF807D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211866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bottom"/>
          </w:tcPr>
          <w:p w14:paraId="04B1C47E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</w:tr>
      <w:tr w:rsidR="002145EA" w:rsidRPr="00DD3357" w14:paraId="7E5C7CEC" w14:textId="77777777" w:rsidTr="002145EA">
        <w:trPr>
          <w:trHeight w:val="300"/>
        </w:trPr>
        <w:tc>
          <w:tcPr>
            <w:tcW w:w="325" w:type="pct"/>
            <w:gridSpan w:val="2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1B1CE5E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46BD72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DDE9B54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F9A1FC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6C80A6E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44D530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B340E4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bottom"/>
          </w:tcPr>
          <w:p w14:paraId="41CD5C58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</w:tr>
      <w:tr w:rsidR="002145EA" w:rsidRPr="00DD3357" w14:paraId="62FC50E9" w14:textId="77777777" w:rsidTr="002145EA">
        <w:trPr>
          <w:trHeight w:val="300"/>
        </w:trPr>
        <w:tc>
          <w:tcPr>
            <w:tcW w:w="325" w:type="pct"/>
            <w:gridSpan w:val="2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D316B96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F92B17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0F6E3C8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8D1BA3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26A2DF5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71DF80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9826FC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bottom"/>
          </w:tcPr>
          <w:p w14:paraId="751C8A8E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</w:tr>
      <w:tr w:rsidR="002145EA" w:rsidRPr="00DD3357" w14:paraId="59F7F479" w14:textId="77777777" w:rsidTr="002145EA">
        <w:trPr>
          <w:trHeight w:val="300"/>
        </w:trPr>
        <w:tc>
          <w:tcPr>
            <w:tcW w:w="325" w:type="pct"/>
            <w:gridSpan w:val="2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4B8E712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4854AA5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88D831E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EBF44E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2084F72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DC8CAE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0D8E88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bottom"/>
          </w:tcPr>
          <w:p w14:paraId="0621CE67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</w:tr>
      <w:tr w:rsidR="002145EA" w:rsidRPr="00DD3357" w14:paraId="6EE9B471" w14:textId="77777777" w:rsidTr="002145EA">
        <w:trPr>
          <w:trHeight w:val="300"/>
        </w:trPr>
        <w:tc>
          <w:tcPr>
            <w:tcW w:w="325" w:type="pct"/>
            <w:gridSpan w:val="2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6AA27F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 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E8A220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A0841B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 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F901E2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CA2187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  <w:r w:rsidRPr="00DD3357">
              <w:rPr>
                <w:szCs w:val="24"/>
                <w:lang w:eastAsia="en-US"/>
              </w:rPr>
              <w:t> 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751D7F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F968BB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bottom"/>
          </w:tcPr>
          <w:p w14:paraId="62338E5F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</w:tr>
      <w:tr w:rsidR="002145EA" w:rsidRPr="00DD3357" w14:paraId="3F35863F" w14:textId="77777777" w:rsidTr="002145EA">
        <w:trPr>
          <w:trHeight w:val="300"/>
        </w:trPr>
        <w:tc>
          <w:tcPr>
            <w:tcW w:w="325" w:type="pct"/>
            <w:gridSpan w:val="2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noWrap/>
            <w:vAlign w:val="bottom"/>
          </w:tcPr>
          <w:p w14:paraId="16BC3C67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bottom"/>
          </w:tcPr>
          <w:p w14:paraId="4E65FDE1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noWrap/>
            <w:vAlign w:val="bottom"/>
          </w:tcPr>
          <w:p w14:paraId="39C97F00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bottom"/>
          </w:tcPr>
          <w:p w14:paraId="0219E9D0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noWrap/>
            <w:vAlign w:val="bottom"/>
          </w:tcPr>
          <w:p w14:paraId="372B76A0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bottom"/>
          </w:tcPr>
          <w:p w14:paraId="1972BC76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bottom"/>
          </w:tcPr>
          <w:p w14:paraId="61B4A74C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vAlign w:val="bottom"/>
          </w:tcPr>
          <w:p w14:paraId="6A8303CC" w14:textId="77777777" w:rsidR="00D71F3B" w:rsidRPr="00DD3357" w:rsidRDefault="00D71F3B">
            <w:pPr>
              <w:spacing w:line="276" w:lineRule="auto"/>
              <w:rPr>
                <w:szCs w:val="24"/>
                <w:lang w:eastAsia="en-US"/>
              </w:rPr>
            </w:pPr>
          </w:p>
        </w:tc>
      </w:tr>
      <w:tr w:rsidR="002145EA" w:rsidRPr="00DD3357" w14:paraId="264248C6" w14:textId="77777777" w:rsidTr="004E2033">
        <w:trPr>
          <w:trHeight w:val="315"/>
        </w:trPr>
        <w:tc>
          <w:tcPr>
            <w:tcW w:w="807" w:type="pct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" w:space="0" w:color="auto"/>
            </w:tcBorders>
            <w:noWrap/>
            <w:vAlign w:val="center"/>
            <w:hideMark/>
          </w:tcPr>
          <w:p w14:paraId="036BF043" w14:textId="77777777" w:rsidR="00D71F3B" w:rsidRPr="00DD3357" w:rsidRDefault="00D71F3B">
            <w:pPr>
              <w:spacing w:line="276" w:lineRule="auto"/>
              <w:jc w:val="left"/>
              <w:rPr>
                <w:szCs w:val="24"/>
                <w:lang w:eastAsia="en-US"/>
              </w:rPr>
            </w:pPr>
            <w:r w:rsidRPr="00DD3357">
              <w:rPr>
                <w:b/>
                <w:szCs w:val="24"/>
                <w:lang w:eastAsia="en-US"/>
              </w:rPr>
              <w:t>Celkem:</w:t>
            </w:r>
          </w:p>
        </w:tc>
        <w:tc>
          <w:tcPr>
            <w:tcW w:w="1272" w:type="pct"/>
            <w:gridSpan w:val="2"/>
            <w:tcBorders>
              <w:top w:val="single" w:sz="18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noWrap/>
            <w:vAlign w:val="bottom"/>
            <w:hideMark/>
          </w:tcPr>
          <w:p w14:paraId="5EECF7DB" w14:textId="77777777" w:rsidR="00D71F3B" w:rsidRPr="00DD3357" w:rsidRDefault="00D71F3B">
            <w:pPr>
              <w:spacing w:line="276" w:lineRule="auto"/>
              <w:jc w:val="left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92" w:type="pct"/>
            <w:tcBorders>
              <w:top w:val="single" w:sz="18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bottom"/>
          </w:tcPr>
          <w:p w14:paraId="43ED6B45" w14:textId="77777777" w:rsidR="00D71F3B" w:rsidRPr="00DD3357" w:rsidRDefault="00D71F3B">
            <w:pPr>
              <w:spacing w:line="276" w:lineRule="auto"/>
              <w:jc w:val="center"/>
              <w:rPr>
                <w:szCs w:val="24"/>
                <w:lang w:eastAsia="en-US"/>
              </w:rPr>
            </w:pPr>
          </w:p>
        </w:tc>
        <w:tc>
          <w:tcPr>
            <w:tcW w:w="1263" w:type="pct"/>
            <w:gridSpan w:val="2"/>
            <w:tcBorders>
              <w:top w:val="single" w:sz="18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bottom"/>
          </w:tcPr>
          <w:p w14:paraId="06390053" w14:textId="77777777" w:rsidR="00D71F3B" w:rsidRPr="00DD3357" w:rsidRDefault="00D71F3B">
            <w:pPr>
              <w:spacing w:line="276" w:lineRule="auto"/>
              <w:jc w:val="center"/>
              <w:rPr>
                <w:szCs w:val="24"/>
                <w:lang w:eastAsia="en-US"/>
              </w:rPr>
            </w:pPr>
          </w:p>
        </w:tc>
        <w:tc>
          <w:tcPr>
            <w:tcW w:w="666" w:type="pct"/>
            <w:tcBorders>
              <w:top w:val="single" w:sz="18" w:space="0" w:color="auto"/>
              <w:left w:val="single" w:sz="2" w:space="0" w:color="auto"/>
              <w:bottom w:val="single" w:sz="18" w:space="0" w:color="auto"/>
              <w:right w:val="single" w:sz="18" w:space="0" w:color="auto"/>
            </w:tcBorders>
            <w:vAlign w:val="bottom"/>
          </w:tcPr>
          <w:p w14:paraId="53CE23DA" w14:textId="77777777" w:rsidR="00D71F3B" w:rsidRPr="00DD3357" w:rsidRDefault="00D71F3B">
            <w:pPr>
              <w:spacing w:line="276" w:lineRule="auto"/>
              <w:jc w:val="center"/>
              <w:rPr>
                <w:szCs w:val="24"/>
                <w:lang w:eastAsia="en-US"/>
              </w:rPr>
            </w:pPr>
          </w:p>
        </w:tc>
      </w:tr>
    </w:tbl>
    <w:p w14:paraId="57EEA0F4" w14:textId="77777777" w:rsidR="00A91DF0" w:rsidRPr="00DD3357" w:rsidRDefault="00A91DF0" w:rsidP="002145EA">
      <w:pPr>
        <w:spacing w:before="360"/>
        <w:contextualSpacing/>
        <w:rPr>
          <w:b/>
          <w:sz w:val="22"/>
          <w:szCs w:val="22"/>
        </w:rPr>
      </w:pPr>
    </w:p>
    <w:p w14:paraId="78A1A65A" w14:textId="77777777" w:rsidR="00A91DF0" w:rsidRPr="00DD3357" w:rsidRDefault="00A91DF0" w:rsidP="004E2033">
      <w:r w:rsidRPr="00DD3357">
        <w:br w:type="page"/>
      </w:r>
    </w:p>
    <w:p w14:paraId="6C77B23E" w14:textId="0150E3BA" w:rsidR="002145EA" w:rsidRPr="00DD3357" w:rsidRDefault="00FD1A6F" w:rsidP="00045C07">
      <w:pPr>
        <w:spacing w:before="360"/>
        <w:contextualSpacing/>
        <w:rPr>
          <w:b/>
          <w:szCs w:val="22"/>
        </w:rPr>
      </w:pPr>
      <w:r w:rsidRPr="00DD3357">
        <w:rPr>
          <w:b/>
          <w:sz w:val="22"/>
          <w:szCs w:val="22"/>
        </w:rPr>
        <w:t>Vysvětlivk</w:t>
      </w:r>
      <w:r>
        <w:rPr>
          <w:b/>
          <w:sz w:val="22"/>
          <w:szCs w:val="22"/>
        </w:rPr>
        <w:t>y</w:t>
      </w:r>
      <w:r w:rsidR="002145EA" w:rsidRPr="00DD3357">
        <w:rPr>
          <w:b/>
          <w:sz w:val="22"/>
          <w:szCs w:val="22"/>
        </w:rPr>
        <w:t>:</w:t>
      </w:r>
    </w:p>
    <w:p w14:paraId="46FDF5ED" w14:textId="795B5A7D" w:rsidR="002145EA" w:rsidRPr="00DD3357" w:rsidRDefault="002145EA" w:rsidP="00045C07">
      <w:pPr>
        <w:ind w:left="284" w:hanging="284"/>
        <w:rPr>
          <w:szCs w:val="22"/>
        </w:rPr>
      </w:pPr>
      <w:r w:rsidRPr="00DD3357">
        <w:rPr>
          <w:sz w:val="22"/>
          <w:szCs w:val="22"/>
        </w:rPr>
        <w:t>1)</w:t>
      </w:r>
      <w:r w:rsidR="00FA2714">
        <w:rPr>
          <w:sz w:val="22"/>
          <w:szCs w:val="22"/>
        </w:rPr>
        <w:tab/>
      </w:r>
      <w:r w:rsidRPr="00DD3357">
        <w:rPr>
          <w:sz w:val="22"/>
          <w:szCs w:val="22"/>
        </w:rPr>
        <w:t>Na tento řádek se zaznamenává kód tabákové nálepky v následujícím tvaru:</w:t>
      </w:r>
    </w:p>
    <w:p w14:paraId="17D05340" w14:textId="5BF4646D" w:rsidR="002145EA" w:rsidRPr="006F15B9" w:rsidRDefault="002145EA" w:rsidP="00045C07">
      <w:pPr>
        <w:ind w:left="567" w:hanging="283"/>
        <w:rPr>
          <w:szCs w:val="22"/>
        </w:rPr>
      </w:pPr>
      <w:r w:rsidRPr="00DD3357">
        <w:rPr>
          <w:sz w:val="22"/>
          <w:szCs w:val="22"/>
        </w:rPr>
        <w:t>a)</w:t>
      </w:r>
      <w:r w:rsidRPr="00DD3357">
        <w:rPr>
          <w:sz w:val="22"/>
          <w:szCs w:val="22"/>
        </w:rPr>
        <w:tab/>
        <w:t xml:space="preserve">první část kódu je tvořena velkým písmenem, které </w:t>
      </w:r>
      <w:r w:rsidRPr="006F15B9">
        <w:rPr>
          <w:sz w:val="22"/>
          <w:szCs w:val="22"/>
        </w:rPr>
        <w:t xml:space="preserve">označuje </w:t>
      </w:r>
      <w:r w:rsidR="005047E5" w:rsidRPr="006F15B9">
        <w:rPr>
          <w:sz w:val="22"/>
          <w:szCs w:val="22"/>
        </w:rPr>
        <w:t xml:space="preserve">druh </w:t>
      </w:r>
      <w:r w:rsidRPr="006F15B9">
        <w:rPr>
          <w:strike/>
          <w:sz w:val="22"/>
          <w:szCs w:val="22"/>
        </w:rPr>
        <w:t>tabákov</w:t>
      </w:r>
      <w:r w:rsidR="005047E5" w:rsidRPr="006F15B9">
        <w:rPr>
          <w:strike/>
          <w:sz w:val="22"/>
          <w:szCs w:val="22"/>
        </w:rPr>
        <w:t>ého</w:t>
      </w:r>
      <w:r w:rsidRPr="006F15B9">
        <w:rPr>
          <w:sz w:val="22"/>
          <w:szCs w:val="22"/>
        </w:rPr>
        <w:t xml:space="preserve"> výrob</w:t>
      </w:r>
      <w:r w:rsidR="005047E5" w:rsidRPr="006F15B9">
        <w:rPr>
          <w:sz w:val="22"/>
          <w:szCs w:val="22"/>
        </w:rPr>
        <w:t>ku</w:t>
      </w:r>
      <w:r w:rsidRPr="006F15B9">
        <w:rPr>
          <w:sz w:val="22"/>
          <w:szCs w:val="22"/>
        </w:rPr>
        <w:t xml:space="preserve"> (C pro cigarety, D pro doutníky a </w:t>
      </w:r>
      <w:proofErr w:type="spellStart"/>
      <w:r w:rsidRPr="006F15B9">
        <w:rPr>
          <w:sz w:val="22"/>
          <w:szCs w:val="22"/>
        </w:rPr>
        <w:t>cigarillos</w:t>
      </w:r>
      <w:proofErr w:type="spellEnd"/>
      <w:r w:rsidRPr="006F15B9">
        <w:rPr>
          <w:sz w:val="22"/>
          <w:szCs w:val="22"/>
        </w:rPr>
        <w:t>, T pro tabák ke</w:t>
      </w:r>
      <w:r w:rsidR="005047E5" w:rsidRPr="006F15B9">
        <w:rPr>
          <w:sz w:val="22"/>
          <w:szCs w:val="22"/>
        </w:rPr>
        <w:t> </w:t>
      </w:r>
      <w:r w:rsidRPr="006F15B9">
        <w:rPr>
          <w:sz w:val="22"/>
          <w:szCs w:val="22"/>
        </w:rPr>
        <w:t>k</w:t>
      </w:r>
      <w:r w:rsidRPr="00DD3357">
        <w:rPr>
          <w:sz w:val="22"/>
          <w:szCs w:val="22"/>
        </w:rPr>
        <w:t>ouření</w:t>
      </w:r>
      <w:r w:rsidR="00DC46C3" w:rsidRPr="005F283E">
        <w:rPr>
          <w:b/>
          <w:color w:val="7030A0"/>
          <w:sz w:val="22"/>
          <w:szCs w:val="22"/>
          <w:bdr w:val="dotted" w:sz="12" w:space="0" w:color="7030A0"/>
        </w:rPr>
        <w:t>,</w:t>
      </w:r>
      <w:r w:rsidR="00DC46C3" w:rsidRPr="006F15B9">
        <w:rPr>
          <w:b/>
          <w:color w:val="7030A0"/>
          <w:sz w:val="22"/>
          <w:szCs w:val="22"/>
          <w:bdr w:val="dotted" w:sz="12" w:space="0" w:color="7030A0"/>
        </w:rPr>
        <w:t xml:space="preserve"> V pro tabák do vodní dýmky</w:t>
      </w:r>
      <w:r w:rsidRPr="00DD3357">
        <w:rPr>
          <w:sz w:val="22"/>
          <w:szCs w:val="22"/>
        </w:rPr>
        <w:t xml:space="preserve">, Z pro zahřívané </w:t>
      </w:r>
      <w:r w:rsidRPr="006F15B9">
        <w:rPr>
          <w:sz w:val="22"/>
          <w:szCs w:val="22"/>
        </w:rPr>
        <w:t>tabákové výrobky</w:t>
      </w:r>
      <w:r w:rsidR="00DC46C3" w:rsidRPr="006F15B9">
        <w:rPr>
          <w:b/>
          <w:sz w:val="22"/>
          <w:szCs w:val="22"/>
        </w:rPr>
        <w:t>, O pro ostatní tabákový výrobek, E pro náplň do elektronické cigarety, S pro nikotinový sáček, N pro ostatní nikotinový výrobek</w:t>
      </w:r>
      <w:r w:rsidRPr="006F15B9">
        <w:rPr>
          <w:sz w:val="22"/>
          <w:szCs w:val="22"/>
        </w:rPr>
        <w:t>),</w:t>
      </w:r>
    </w:p>
    <w:p w14:paraId="2E168309" w14:textId="77777777" w:rsidR="002145EA" w:rsidRPr="006F15B9" w:rsidRDefault="002145EA" w:rsidP="00045C07">
      <w:pPr>
        <w:ind w:left="567" w:hanging="283"/>
        <w:rPr>
          <w:sz w:val="22"/>
          <w:szCs w:val="22"/>
        </w:rPr>
      </w:pPr>
      <w:r w:rsidRPr="006F15B9">
        <w:rPr>
          <w:sz w:val="22"/>
          <w:szCs w:val="22"/>
        </w:rPr>
        <w:t>b)</w:t>
      </w:r>
      <w:r w:rsidRPr="006F15B9">
        <w:rPr>
          <w:sz w:val="22"/>
          <w:szCs w:val="22"/>
        </w:rPr>
        <w:tab/>
        <w:t>druhá část kódu je tvořena malým písmenem označujícím velikost tabákové nálepky (m pro rozměr 16 mm x 32 mm, v pro rozměr 20 mm x 44 mm),</w:t>
      </w:r>
    </w:p>
    <w:p w14:paraId="30ADC05E" w14:textId="77777777" w:rsidR="002145EA" w:rsidRPr="006F15B9" w:rsidRDefault="002145EA" w:rsidP="00045C07">
      <w:pPr>
        <w:ind w:left="567" w:hanging="283"/>
        <w:rPr>
          <w:sz w:val="22"/>
          <w:szCs w:val="22"/>
        </w:rPr>
      </w:pPr>
      <w:r w:rsidRPr="006F15B9">
        <w:rPr>
          <w:sz w:val="22"/>
          <w:szCs w:val="22"/>
        </w:rPr>
        <w:t>c)</w:t>
      </w:r>
      <w:r w:rsidRPr="006F15B9">
        <w:rPr>
          <w:sz w:val="22"/>
          <w:szCs w:val="22"/>
        </w:rPr>
        <w:tab/>
        <w:t>třetí část kódu je tvořena vybranými náležitostmi tabákové nálepky, a to v případě</w:t>
      </w:r>
    </w:p>
    <w:p w14:paraId="14B9B6A9" w14:textId="77777777" w:rsidR="002145EA" w:rsidRPr="006F15B9" w:rsidRDefault="002145EA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6F15B9">
        <w:rPr>
          <w:sz w:val="22"/>
          <w:szCs w:val="22"/>
        </w:rPr>
        <w:t>1.</w:t>
      </w:r>
      <w:r w:rsidRPr="006F15B9">
        <w:rPr>
          <w:sz w:val="22"/>
          <w:szCs w:val="22"/>
        </w:rPr>
        <w:tab/>
        <w:t>cigaret počtem kusů v jednotkovém balení určeném k přímé spotřebě a cenou pro konečného spotřebitele; tyto dvě náležitosti se oddělí lomítkem,</w:t>
      </w:r>
    </w:p>
    <w:p w14:paraId="33A12313" w14:textId="77777777" w:rsidR="002145EA" w:rsidRPr="006F15B9" w:rsidRDefault="002145EA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6F15B9">
        <w:rPr>
          <w:sz w:val="22"/>
          <w:szCs w:val="22"/>
        </w:rPr>
        <w:t>2.</w:t>
      </w:r>
      <w:r w:rsidRPr="006F15B9">
        <w:rPr>
          <w:sz w:val="22"/>
          <w:szCs w:val="22"/>
        </w:rPr>
        <w:tab/>
        <w:t xml:space="preserve">doutníků a </w:t>
      </w:r>
      <w:proofErr w:type="spellStart"/>
      <w:r w:rsidRPr="006F15B9">
        <w:rPr>
          <w:sz w:val="22"/>
          <w:szCs w:val="22"/>
        </w:rPr>
        <w:t>cigarillos</w:t>
      </w:r>
      <w:proofErr w:type="spellEnd"/>
      <w:r w:rsidRPr="006F15B9">
        <w:rPr>
          <w:sz w:val="22"/>
          <w:szCs w:val="22"/>
        </w:rPr>
        <w:t xml:space="preserve"> počtem kusů v jednotkovém balení určeném k přímé spotřebě,</w:t>
      </w:r>
    </w:p>
    <w:p w14:paraId="47CB53CA" w14:textId="77777777" w:rsidR="002145EA" w:rsidRPr="006F15B9" w:rsidRDefault="002145EA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6F15B9">
        <w:rPr>
          <w:sz w:val="22"/>
          <w:szCs w:val="22"/>
        </w:rPr>
        <w:t>3.</w:t>
      </w:r>
      <w:r w:rsidRPr="006F15B9">
        <w:rPr>
          <w:sz w:val="22"/>
          <w:szCs w:val="22"/>
        </w:rPr>
        <w:tab/>
        <w:t>tabáku ke kouření množstvím tabáku v jednotkovém balení určeném k přímé spotřebě v gramech,</w:t>
      </w:r>
    </w:p>
    <w:p w14:paraId="5E5A3596" w14:textId="49BD96C5" w:rsidR="002145EA" w:rsidRPr="006F15B9" w:rsidRDefault="002145EA" w:rsidP="00045C07">
      <w:pPr>
        <w:pStyle w:val="Textbodu"/>
        <w:keepNext/>
        <w:numPr>
          <w:ilvl w:val="0"/>
          <w:numId w:val="0"/>
        </w:numPr>
        <w:ind w:left="851" w:hanging="426"/>
        <w:outlineLvl w:val="9"/>
        <w:rPr>
          <w:sz w:val="22"/>
          <w:szCs w:val="22"/>
        </w:rPr>
      </w:pPr>
      <w:r w:rsidRPr="006F15B9">
        <w:rPr>
          <w:sz w:val="22"/>
          <w:szCs w:val="22"/>
        </w:rPr>
        <w:t>4.</w:t>
      </w:r>
      <w:r w:rsidRPr="006F15B9">
        <w:rPr>
          <w:sz w:val="22"/>
          <w:szCs w:val="22"/>
        </w:rPr>
        <w:tab/>
        <w:t xml:space="preserve">zahřívaných tabákových výrobků množstvím </w:t>
      </w:r>
      <w:r w:rsidRPr="006F15B9">
        <w:rPr>
          <w:strike/>
          <w:sz w:val="22"/>
          <w:szCs w:val="22"/>
        </w:rPr>
        <w:t>tabáku</w:t>
      </w:r>
      <w:r w:rsidRPr="006F15B9">
        <w:rPr>
          <w:sz w:val="22"/>
          <w:szCs w:val="22"/>
        </w:rPr>
        <w:t xml:space="preserve"> </w:t>
      </w:r>
      <w:r w:rsidR="0006311B" w:rsidRPr="006F15B9">
        <w:rPr>
          <w:b/>
          <w:sz w:val="22"/>
          <w:szCs w:val="22"/>
        </w:rPr>
        <w:t xml:space="preserve">náplně </w:t>
      </w:r>
      <w:r w:rsidR="00E619F0" w:rsidRPr="006F15B9">
        <w:rPr>
          <w:b/>
          <w:sz w:val="22"/>
          <w:szCs w:val="22"/>
        </w:rPr>
        <w:t xml:space="preserve">obsažené </w:t>
      </w:r>
      <w:r w:rsidRPr="006F15B9">
        <w:rPr>
          <w:sz w:val="22"/>
          <w:szCs w:val="22"/>
        </w:rPr>
        <w:t xml:space="preserve">v zahřívaných tabákových výrobcích v jednotkovém balení určeném k přímé spotřebě v gramech </w:t>
      </w:r>
      <w:r w:rsidRPr="006F15B9">
        <w:rPr>
          <w:strike/>
          <w:sz w:val="22"/>
          <w:szCs w:val="22"/>
        </w:rPr>
        <w:t>zaokrouhlené na jedno desetinné místo (toto množství se uvede s přesností na jedno desetinné místo)</w:t>
      </w:r>
      <w:r w:rsidRPr="006F15B9">
        <w:rPr>
          <w:sz w:val="22"/>
          <w:szCs w:val="22"/>
        </w:rPr>
        <w:t xml:space="preserve"> </w:t>
      </w:r>
      <w:r w:rsidR="005E29C6" w:rsidRPr="006F15B9">
        <w:rPr>
          <w:b/>
          <w:sz w:val="22"/>
          <w:szCs w:val="22"/>
        </w:rPr>
        <w:t>zaokrouhleným na 1 </w:t>
      </w:r>
      <w:r w:rsidR="001956E5" w:rsidRPr="006F15B9">
        <w:rPr>
          <w:b/>
          <w:sz w:val="22"/>
          <w:szCs w:val="22"/>
        </w:rPr>
        <w:t xml:space="preserve">desetinné místo </w:t>
      </w:r>
      <w:r w:rsidRPr="006F15B9">
        <w:rPr>
          <w:sz w:val="22"/>
          <w:szCs w:val="22"/>
        </w:rPr>
        <w:t>a počtem kusů v</w:t>
      </w:r>
      <w:r w:rsidR="001956E5" w:rsidRPr="006F15B9">
        <w:rPr>
          <w:sz w:val="22"/>
          <w:szCs w:val="22"/>
        </w:rPr>
        <w:t> </w:t>
      </w:r>
      <w:r w:rsidRPr="006F15B9">
        <w:rPr>
          <w:sz w:val="22"/>
          <w:szCs w:val="22"/>
        </w:rPr>
        <w:t>jednotkovém balení určeném k přímé spotřebě; tyto dvě náležitosti se oddělí lomítkem,</w:t>
      </w:r>
    </w:p>
    <w:p w14:paraId="63336866" w14:textId="7D7AFDD0" w:rsidR="00325400" w:rsidRPr="006F15B9" w:rsidRDefault="00304421" w:rsidP="003652FC">
      <w:pPr>
        <w:pStyle w:val="Textbodu"/>
        <w:keepNext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5</w:t>
      </w:r>
      <w:r w:rsidR="00325400" w:rsidRPr="006F15B9">
        <w:rPr>
          <w:b/>
          <w:sz w:val="22"/>
          <w:szCs w:val="22"/>
        </w:rPr>
        <w:t>.</w:t>
      </w:r>
      <w:r w:rsidR="00325400" w:rsidRPr="006F15B9">
        <w:rPr>
          <w:b/>
          <w:sz w:val="22"/>
          <w:szCs w:val="22"/>
        </w:rPr>
        <w:tab/>
        <w:t>ostatního tabákového výrobku množství</w:t>
      </w:r>
      <w:r w:rsidR="005F283E" w:rsidRPr="006F15B9">
        <w:rPr>
          <w:b/>
          <w:sz w:val="22"/>
          <w:szCs w:val="22"/>
        </w:rPr>
        <w:t>m</w:t>
      </w:r>
      <w:r w:rsidR="00325400" w:rsidRPr="006F15B9">
        <w:rPr>
          <w:b/>
          <w:sz w:val="22"/>
          <w:szCs w:val="22"/>
        </w:rPr>
        <w:t xml:space="preserve"> výrobku v jednotkovém balení určeném k přímé spotřebě v gramech zaokrouhlen</w:t>
      </w:r>
      <w:r w:rsidR="002A1439" w:rsidRPr="006F15B9">
        <w:rPr>
          <w:b/>
          <w:sz w:val="22"/>
          <w:szCs w:val="22"/>
        </w:rPr>
        <w:t>ým</w:t>
      </w:r>
      <w:r w:rsidR="00325400" w:rsidRPr="006F15B9">
        <w:rPr>
          <w:b/>
          <w:sz w:val="22"/>
          <w:szCs w:val="22"/>
        </w:rPr>
        <w:t xml:space="preserve"> na </w:t>
      </w:r>
      <w:r w:rsidR="002A1439" w:rsidRPr="006F15B9">
        <w:rPr>
          <w:b/>
          <w:sz w:val="22"/>
          <w:szCs w:val="22"/>
        </w:rPr>
        <w:t>1</w:t>
      </w:r>
      <w:r w:rsidR="00325400" w:rsidRPr="006F15B9">
        <w:rPr>
          <w:b/>
          <w:sz w:val="22"/>
          <w:szCs w:val="22"/>
        </w:rPr>
        <w:t xml:space="preserve"> desetinné místo,</w:t>
      </w:r>
    </w:p>
    <w:p w14:paraId="4638EAF8" w14:textId="0728C9FE" w:rsidR="00325400" w:rsidRPr="006F15B9" w:rsidRDefault="00304421" w:rsidP="003652FC">
      <w:pPr>
        <w:pStyle w:val="Textbodu"/>
        <w:keepNext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6</w:t>
      </w:r>
      <w:r w:rsidR="00325400" w:rsidRPr="006F15B9">
        <w:rPr>
          <w:b/>
          <w:sz w:val="22"/>
          <w:szCs w:val="22"/>
        </w:rPr>
        <w:t>.</w:t>
      </w:r>
      <w:r w:rsidR="00325400" w:rsidRPr="006F15B9">
        <w:rPr>
          <w:b/>
          <w:sz w:val="22"/>
          <w:szCs w:val="22"/>
        </w:rPr>
        <w:tab/>
        <w:t>náplně do e</w:t>
      </w:r>
      <w:r w:rsidR="00C54BEA" w:rsidRPr="006F15B9">
        <w:rPr>
          <w:b/>
          <w:sz w:val="22"/>
          <w:szCs w:val="22"/>
        </w:rPr>
        <w:t xml:space="preserve">lektronické </w:t>
      </w:r>
      <w:r w:rsidR="00325400" w:rsidRPr="006F15B9">
        <w:rPr>
          <w:b/>
          <w:sz w:val="22"/>
          <w:szCs w:val="22"/>
        </w:rPr>
        <w:t>cigarety množství</w:t>
      </w:r>
      <w:r w:rsidR="005F283E" w:rsidRPr="006F15B9">
        <w:rPr>
          <w:b/>
          <w:sz w:val="22"/>
          <w:szCs w:val="22"/>
        </w:rPr>
        <w:t>m</w:t>
      </w:r>
      <w:r w:rsidR="00325400" w:rsidRPr="006F15B9">
        <w:rPr>
          <w:b/>
          <w:sz w:val="22"/>
          <w:szCs w:val="22"/>
        </w:rPr>
        <w:t xml:space="preserve"> výrobku v jednotkovém balení určeném k přímé spotřebě v mililitrech</w:t>
      </w:r>
      <w:r w:rsidR="002A1439" w:rsidRPr="006F15B9">
        <w:rPr>
          <w:b/>
          <w:sz w:val="22"/>
          <w:szCs w:val="22"/>
        </w:rPr>
        <w:t xml:space="preserve"> zaokrouhleným na 1</w:t>
      </w:r>
      <w:r w:rsidR="00020E91" w:rsidRPr="006F15B9">
        <w:rPr>
          <w:b/>
          <w:sz w:val="22"/>
          <w:szCs w:val="22"/>
        </w:rPr>
        <w:t> </w:t>
      </w:r>
      <w:r w:rsidR="002A1439" w:rsidRPr="006F15B9">
        <w:rPr>
          <w:b/>
          <w:sz w:val="22"/>
          <w:szCs w:val="22"/>
        </w:rPr>
        <w:t>desetinné místo</w:t>
      </w:r>
      <w:r w:rsidR="00325400" w:rsidRPr="006F15B9">
        <w:rPr>
          <w:b/>
          <w:sz w:val="22"/>
          <w:szCs w:val="22"/>
        </w:rPr>
        <w:t>,</w:t>
      </w:r>
    </w:p>
    <w:p w14:paraId="109B04BD" w14:textId="3C9D3C07" w:rsidR="00325400" w:rsidRPr="006F15B9" w:rsidRDefault="00304421" w:rsidP="003652FC">
      <w:pPr>
        <w:pStyle w:val="Textbodu"/>
        <w:keepNext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7</w:t>
      </w:r>
      <w:r w:rsidR="00325400" w:rsidRPr="006F15B9">
        <w:rPr>
          <w:b/>
          <w:sz w:val="22"/>
          <w:szCs w:val="22"/>
        </w:rPr>
        <w:t>.</w:t>
      </w:r>
      <w:r w:rsidR="00325400" w:rsidRPr="006F15B9">
        <w:rPr>
          <w:b/>
          <w:sz w:val="22"/>
          <w:szCs w:val="22"/>
        </w:rPr>
        <w:tab/>
        <w:t>nikotinového sáčku množství</w:t>
      </w:r>
      <w:r w:rsidR="00470B43" w:rsidRPr="006F15B9">
        <w:rPr>
          <w:b/>
          <w:sz w:val="22"/>
          <w:szCs w:val="22"/>
        </w:rPr>
        <w:t>m</w:t>
      </w:r>
      <w:r w:rsidR="00325400" w:rsidRPr="006F15B9">
        <w:rPr>
          <w:b/>
          <w:sz w:val="22"/>
          <w:szCs w:val="22"/>
        </w:rPr>
        <w:t xml:space="preserve"> výrobku v jednotkovém balení určeném k přímé spotřebě v gramech zaokrouhlen</w:t>
      </w:r>
      <w:r w:rsidR="002A1439" w:rsidRPr="006F15B9">
        <w:rPr>
          <w:b/>
          <w:sz w:val="22"/>
          <w:szCs w:val="22"/>
        </w:rPr>
        <w:t>ým</w:t>
      </w:r>
      <w:r w:rsidR="00325400" w:rsidRPr="006F15B9">
        <w:rPr>
          <w:b/>
          <w:sz w:val="22"/>
          <w:szCs w:val="22"/>
        </w:rPr>
        <w:t xml:space="preserve"> na </w:t>
      </w:r>
      <w:r w:rsidR="002A1439" w:rsidRPr="006F15B9">
        <w:rPr>
          <w:b/>
          <w:sz w:val="22"/>
          <w:szCs w:val="22"/>
        </w:rPr>
        <w:t>1</w:t>
      </w:r>
      <w:r w:rsidR="00325400" w:rsidRPr="006F15B9">
        <w:rPr>
          <w:b/>
          <w:sz w:val="22"/>
          <w:szCs w:val="22"/>
        </w:rPr>
        <w:t xml:space="preserve"> desetinné místo,</w:t>
      </w:r>
    </w:p>
    <w:p w14:paraId="1762119C" w14:textId="4DB6635A" w:rsidR="00325400" w:rsidRPr="006F15B9" w:rsidRDefault="00304421" w:rsidP="003652FC">
      <w:pPr>
        <w:pStyle w:val="Textbodu"/>
        <w:keepNext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8</w:t>
      </w:r>
      <w:r w:rsidR="00325400" w:rsidRPr="006F15B9">
        <w:rPr>
          <w:b/>
          <w:sz w:val="22"/>
          <w:szCs w:val="22"/>
        </w:rPr>
        <w:t>.</w:t>
      </w:r>
      <w:r w:rsidR="00325400" w:rsidRPr="006F15B9">
        <w:rPr>
          <w:b/>
          <w:sz w:val="22"/>
          <w:szCs w:val="22"/>
        </w:rPr>
        <w:tab/>
        <w:t>ostatního nikotinového výrobku množství</w:t>
      </w:r>
      <w:r w:rsidR="00821600" w:rsidRPr="006F15B9">
        <w:rPr>
          <w:b/>
          <w:sz w:val="22"/>
          <w:szCs w:val="22"/>
        </w:rPr>
        <w:t>m</w:t>
      </w:r>
      <w:r w:rsidR="00325400" w:rsidRPr="006F15B9">
        <w:rPr>
          <w:b/>
          <w:sz w:val="22"/>
          <w:szCs w:val="22"/>
        </w:rPr>
        <w:t xml:space="preserve"> výrobku v jednotkovém balení určeném k přímé spotřebě v gramech zaokrouhlen</w:t>
      </w:r>
      <w:r w:rsidR="002A1439" w:rsidRPr="006F15B9">
        <w:rPr>
          <w:b/>
          <w:sz w:val="22"/>
          <w:szCs w:val="22"/>
        </w:rPr>
        <w:t>ým</w:t>
      </w:r>
      <w:r w:rsidR="00325400" w:rsidRPr="006F15B9">
        <w:rPr>
          <w:b/>
          <w:sz w:val="22"/>
          <w:szCs w:val="22"/>
        </w:rPr>
        <w:t xml:space="preserve"> na </w:t>
      </w:r>
      <w:r w:rsidR="002A1439" w:rsidRPr="006F15B9">
        <w:rPr>
          <w:b/>
          <w:sz w:val="22"/>
          <w:szCs w:val="22"/>
        </w:rPr>
        <w:t>1</w:t>
      </w:r>
      <w:r w:rsidR="00821600" w:rsidRPr="006F15B9">
        <w:rPr>
          <w:b/>
          <w:sz w:val="22"/>
          <w:szCs w:val="22"/>
        </w:rPr>
        <w:t> </w:t>
      </w:r>
      <w:r w:rsidR="00325400" w:rsidRPr="006F15B9">
        <w:rPr>
          <w:b/>
          <w:sz w:val="22"/>
          <w:szCs w:val="22"/>
        </w:rPr>
        <w:t>desetinné místo</w:t>
      </w:r>
      <w:r w:rsidR="00220860" w:rsidRPr="006F15B9">
        <w:rPr>
          <w:b/>
          <w:sz w:val="22"/>
          <w:szCs w:val="22"/>
        </w:rPr>
        <w:t>,</w:t>
      </w:r>
    </w:p>
    <w:tbl>
      <w:tblPr>
        <w:tblStyle w:val="Mkatabulky"/>
        <w:tblW w:w="14307" w:type="dxa"/>
        <w:tblInd w:w="-147" w:type="dxa"/>
        <w:tblBorders>
          <w:top w:val="dotted" w:sz="12" w:space="0" w:color="7030A0"/>
          <w:left w:val="dotted" w:sz="12" w:space="0" w:color="7030A0"/>
          <w:bottom w:val="dotted" w:sz="12" w:space="0" w:color="7030A0"/>
          <w:right w:val="dotted" w:sz="12" w:space="0" w:color="7030A0"/>
          <w:insideH w:val="dotted" w:sz="12" w:space="0" w:color="7030A0"/>
          <w:insideV w:val="dotted" w:sz="12" w:space="0" w:color="7030A0"/>
        </w:tblBorders>
        <w:tblLook w:val="04A0" w:firstRow="1" w:lastRow="0" w:firstColumn="1" w:lastColumn="0" w:noHBand="0" w:noVBand="1"/>
      </w:tblPr>
      <w:tblGrid>
        <w:gridCol w:w="14307"/>
      </w:tblGrid>
      <w:tr w:rsidR="00304421" w:rsidRPr="00F57DCE" w14:paraId="1D71B2AD" w14:textId="77777777" w:rsidTr="003652FC">
        <w:tc>
          <w:tcPr>
            <w:tcW w:w="14307" w:type="dxa"/>
            <w:shd w:val="clear" w:color="auto" w:fill="auto"/>
          </w:tcPr>
          <w:p w14:paraId="19911870" w14:textId="1D7353AA" w:rsidR="006E7C4A" w:rsidRDefault="0006311B" w:rsidP="003652FC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b/>
                <w:color w:val="7030A0"/>
                <w:sz w:val="22"/>
                <w:szCs w:val="22"/>
              </w:rPr>
            </w:pPr>
            <w:r>
              <w:rPr>
                <w:b/>
                <w:color w:val="7030A0"/>
                <w:sz w:val="22"/>
                <w:szCs w:val="22"/>
              </w:rPr>
              <w:t>4</w:t>
            </w:r>
            <w:r w:rsidR="006E7C4A" w:rsidRPr="00AD3DC5">
              <w:rPr>
                <w:b/>
                <w:color w:val="7030A0"/>
                <w:sz w:val="22"/>
                <w:szCs w:val="22"/>
              </w:rPr>
              <w:t>.</w:t>
            </w:r>
            <w:r w:rsidR="006E7C4A" w:rsidRPr="00AD3DC5">
              <w:rPr>
                <w:b/>
                <w:color w:val="7030A0"/>
                <w:sz w:val="22"/>
                <w:szCs w:val="22"/>
              </w:rPr>
              <w:tab/>
              <w:t>tabáku do vodní dýmky množství</w:t>
            </w:r>
            <w:r w:rsidR="005A5699">
              <w:rPr>
                <w:b/>
                <w:color w:val="7030A0"/>
                <w:sz w:val="22"/>
                <w:szCs w:val="22"/>
              </w:rPr>
              <w:t>m</w:t>
            </w:r>
            <w:r w:rsidR="006E7C4A" w:rsidRPr="00AD3DC5">
              <w:rPr>
                <w:b/>
                <w:color w:val="7030A0"/>
                <w:sz w:val="22"/>
                <w:szCs w:val="22"/>
              </w:rPr>
              <w:t xml:space="preserve"> výrobku v jednotkovém balení určeném k přímé spotřebě </w:t>
            </w:r>
            <w:r w:rsidR="00A53301">
              <w:rPr>
                <w:b/>
                <w:color w:val="7030A0"/>
                <w:sz w:val="22"/>
                <w:szCs w:val="22"/>
              </w:rPr>
              <w:t xml:space="preserve">v </w:t>
            </w:r>
            <w:r w:rsidR="006E7C4A" w:rsidRPr="00AD3DC5">
              <w:rPr>
                <w:b/>
                <w:color w:val="7030A0"/>
                <w:sz w:val="22"/>
                <w:szCs w:val="22"/>
              </w:rPr>
              <w:t>gramech,</w:t>
            </w:r>
          </w:p>
          <w:p w14:paraId="3AEA4CD4" w14:textId="7216DEBA" w:rsidR="0006311B" w:rsidRDefault="0006311B" w:rsidP="0006311B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3652FC">
              <w:rPr>
                <w:strike/>
                <w:color w:val="7030A0"/>
                <w:sz w:val="22"/>
                <w:szCs w:val="22"/>
              </w:rPr>
              <w:t>4.</w:t>
            </w:r>
            <w:r w:rsidRPr="003652FC">
              <w:rPr>
                <w:color w:val="7030A0"/>
                <w:sz w:val="22"/>
                <w:szCs w:val="22"/>
              </w:rPr>
              <w:t xml:space="preserve"> </w:t>
            </w:r>
            <w:r w:rsidRPr="003652FC">
              <w:rPr>
                <w:b/>
                <w:color w:val="7030A0"/>
                <w:sz w:val="22"/>
                <w:szCs w:val="22"/>
              </w:rPr>
              <w:t>5.</w:t>
            </w:r>
            <w:r w:rsidRPr="003652FC">
              <w:rPr>
                <w:color w:val="7030A0"/>
                <w:sz w:val="22"/>
                <w:szCs w:val="22"/>
              </w:rPr>
              <w:tab/>
            </w:r>
            <w:r w:rsidR="00AA0606" w:rsidRPr="00DD3357">
              <w:rPr>
                <w:sz w:val="22"/>
                <w:szCs w:val="22"/>
              </w:rPr>
              <w:t xml:space="preserve">zahřívaných tabákových výrobků </w:t>
            </w:r>
            <w:r w:rsidR="00AA0606" w:rsidRPr="006F15B9">
              <w:rPr>
                <w:sz w:val="22"/>
                <w:szCs w:val="22"/>
              </w:rPr>
              <w:t>množstvím náplně</w:t>
            </w:r>
            <w:r w:rsidR="00E619F0" w:rsidRPr="006F15B9">
              <w:rPr>
                <w:sz w:val="22"/>
                <w:szCs w:val="22"/>
              </w:rPr>
              <w:t xml:space="preserve"> obsažené</w:t>
            </w:r>
            <w:r w:rsidR="00AA0606" w:rsidRPr="006F15B9">
              <w:rPr>
                <w:sz w:val="22"/>
                <w:szCs w:val="22"/>
              </w:rPr>
              <w:t xml:space="preserve"> v zahřívaných </w:t>
            </w:r>
            <w:r w:rsidR="00AA0606" w:rsidRPr="00DD3357">
              <w:rPr>
                <w:sz w:val="22"/>
                <w:szCs w:val="22"/>
              </w:rPr>
              <w:t>tabákových výrobcích v jednotkovém balení určeném k přímé spotřebě v gramech zaokrouhlen</w:t>
            </w:r>
            <w:r w:rsidR="006D7082">
              <w:rPr>
                <w:sz w:val="22"/>
                <w:szCs w:val="22"/>
              </w:rPr>
              <w:t>ým</w:t>
            </w:r>
            <w:r w:rsidR="00AA0606" w:rsidRPr="00DD3357">
              <w:rPr>
                <w:sz w:val="22"/>
                <w:szCs w:val="22"/>
              </w:rPr>
              <w:t xml:space="preserve"> na </w:t>
            </w:r>
            <w:r w:rsidR="00AA0606" w:rsidRPr="006F15B9">
              <w:rPr>
                <w:sz w:val="22"/>
                <w:szCs w:val="22"/>
              </w:rPr>
              <w:t>1 desetinné místo</w:t>
            </w:r>
            <w:r w:rsidR="00AA0606" w:rsidRPr="006F15B9">
              <w:rPr>
                <w:b/>
                <w:sz w:val="22"/>
                <w:szCs w:val="22"/>
              </w:rPr>
              <w:t xml:space="preserve"> </w:t>
            </w:r>
            <w:r w:rsidR="00AA0606" w:rsidRPr="00DD3357">
              <w:rPr>
                <w:sz w:val="22"/>
                <w:szCs w:val="22"/>
              </w:rPr>
              <w:t>a počtem kusů v</w:t>
            </w:r>
            <w:r w:rsidR="00AA0606">
              <w:rPr>
                <w:sz w:val="22"/>
                <w:szCs w:val="22"/>
              </w:rPr>
              <w:t> </w:t>
            </w:r>
            <w:r w:rsidR="00AA0606" w:rsidRPr="00DD3357">
              <w:rPr>
                <w:sz w:val="22"/>
                <w:szCs w:val="22"/>
              </w:rPr>
              <w:t>jednotkovém balení určeném k přímé spotřebě; tyto dvě náležitosti se oddělí lomítkem,</w:t>
            </w:r>
          </w:p>
          <w:p w14:paraId="6E634A57" w14:textId="2DB66A53" w:rsidR="006E7C4A" w:rsidRPr="003652FC" w:rsidRDefault="006E7C4A" w:rsidP="003652FC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3652FC">
              <w:rPr>
                <w:strike/>
                <w:color w:val="7030A0"/>
                <w:sz w:val="22"/>
                <w:szCs w:val="22"/>
              </w:rPr>
              <w:t>5.</w:t>
            </w:r>
            <w:r w:rsidRPr="003652FC">
              <w:rPr>
                <w:b/>
                <w:color w:val="7030A0"/>
                <w:sz w:val="22"/>
                <w:szCs w:val="22"/>
              </w:rPr>
              <w:t xml:space="preserve"> 6</w:t>
            </w:r>
            <w:r w:rsidRPr="003652FC">
              <w:rPr>
                <w:sz w:val="22"/>
                <w:szCs w:val="22"/>
              </w:rPr>
              <w:t>.</w:t>
            </w:r>
            <w:r w:rsidRPr="003652FC">
              <w:rPr>
                <w:sz w:val="22"/>
                <w:szCs w:val="22"/>
              </w:rPr>
              <w:tab/>
            </w:r>
            <w:r w:rsidR="001541AE" w:rsidRPr="001541AE">
              <w:rPr>
                <w:sz w:val="22"/>
                <w:szCs w:val="22"/>
              </w:rPr>
              <w:t>ostatního tabákového výrobku množstvím výrobku v jednotkovém balení určeném k přímé spotřebě v gramech zaokrouhleným na 1 desetinné místo</w:t>
            </w:r>
            <w:r w:rsidRPr="003652FC">
              <w:rPr>
                <w:sz w:val="22"/>
                <w:szCs w:val="22"/>
              </w:rPr>
              <w:t>,</w:t>
            </w:r>
          </w:p>
          <w:p w14:paraId="7227DAA5" w14:textId="19703BFA" w:rsidR="006E7C4A" w:rsidRPr="003652FC" w:rsidRDefault="006E7C4A" w:rsidP="003652FC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3652FC">
              <w:rPr>
                <w:strike/>
                <w:color w:val="7030A0"/>
                <w:sz w:val="22"/>
                <w:szCs w:val="22"/>
              </w:rPr>
              <w:t>6.</w:t>
            </w:r>
            <w:r w:rsidRPr="003652FC">
              <w:rPr>
                <w:b/>
                <w:color w:val="7030A0"/>
                <w:sz w:val="22"/>
                <w:szCs w:val="22"/>
              </w:rPr>
              <w:t xml:space="preserve"> 7</w:t>
            </w:r>
            <w:r w:rsidRPr="003652FC">
              <w:rPr>
                <w:sz w:val="22"/>
                <w:szCs w:val="22"/>
              </w:rPr>
              <w:t>.</w:t>
            </w:r>
            <w:r w:rsidRPr="003652FC">
              <w:rPr>
                <w:sz w:val="22"/>
                <w:szCs w:val="22"/>
              </w:rPr>
              <w:tab/>
            </w:r>
            <w:r w:rsidR="001541AE" w:rsidRPr="001541AE">
              <w:rPr>
                <w:sz w:val="22"/>
                <w:szCs w:val="22"/>
              </w:rPr>
              <w:t>náplně do elektronické cigarety množstvím výrobku v jednotkovém balení určeném k přímé spotřebě v mililitrech zaokrouhleným na 1 desetinné místo</w:t>
            </w:r>
            <w:r w:rsidRPr="003652FC">
              <w:rPr>
                <w:sz w:val="22"/>
                <w:szCs w:val="22"/>
              </w:rPr>
              <w:t>,</w:t>
            </w:r>
          </w:p>
          <w:p w14:paraId="7DFBF3A2" w14:textId="78248173" w:rsidR="006E7C4A" w:rsidRPr="003652FC" w:rsidRDefault="006E7C4A" w:rsidP="003652FC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3652FC">
              <w:rPr>
                <w:strike/>
                <w:color w:val="7030A0"/>
                <w:sz w:val="22"/>
                <w:szCs w:val="22"/>
              </w:rPr>
              <w:t>7.</w:t>
            </w:r>
            <w:r w:rsidRPr="003652FC">
              <w:rPr>
                <w:b/>
                <w:color w:val="7030A0"/>
                <w:sz w:val="22"/>
                <w:szCs w:val="22"/>
              </w:rPr>
              <w:t xml:space="preserve"> 8</w:t>
            </w:r>
            <w:r w:rsidRPr="003652FC">
              <w:rPr>
                <w:sz w:val="22"/>
                <w:szCs w:val="22"/>
              </w:rPr>
              <w:t>.</w:t>
            </w:r>
            <w:r w:rsidRPr="003652FC">
              <w:rPr>
                <w:sz w:val="22"/>
                <w:szCs w:val="22"/>
              </w:rPr>
              <w:tab/>
            </w:r>
            <w:r w:rsidR="001541AE" w:rsidRPr="001541AE">
              <w:rPr>
                <w:sz w:val="22"/>
                <w:szCs w:val="22"/>
              </w:rPr>
              <w:t>nikotinového sáčku množstvím výrobku v jednotkovém balení určeném k přímé spotřebě v gramech zaokrouhleným na 1 desetinné místo</w:t>
            </w:r>
            <w:r w:rsidRPr="003652FC">
              <w:rPr>
                <w:sz w:val="22"/>
                <w:szCs w:val="22"/>
              </w:rPr>
              <w:t>,</w:t>
            </w:r>
          </w:p>
          <w:p w14:paraId="22DD4375" w14:textId="425FDF61" w:rsidR="00304421" w:rsidRPr="003652FC" w:rsidRDefault="006E7C4A" w:rsidP="003652FC">
            <w:pPr>
              <w:pStyle w:val="Textbodu"/>
              <w:keepNext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3652FC">
              <w:rPr>
                <w:strike/>
                <w:color w:val="7030A0"/>
                <w:sz w:val="22"/>
                <w:szCs w:val="22"/>
              </w:rPr>
              <w:t>8.</w:t>
            </w:r>
            <w:r w:rsidRPr="003652FC">
              <w:rPr>
                <w:b/>
                <w:color w:val="7030A0"/>
                <w:sz w:val="22"/>
                <w:szCs w:val="22"/>
              </w:rPr>
              <w:t xml:space="preserve"> 9</w:t>
            </w:r>
            <w:r w:rsidRPr="003652FC">
              <w:rPr>
                <w:sz w:val="22"/>
                <w:szCs w:val="22"/>
              </w:rPr>
              <w:t>.</w:t>
            </w:r>
            <w:r w:rsidRPr="003652FC">
              <w:rPr>
                <w:sz w:val="22"/>
                <w:szCs w:val="22"/>
              </w:rPr>
              <w:tab/>
            </w:r>
            <w:r w:rsidR="001541AE" w:rsidRPr="001541AE">
              <w:rPr>
                <w:sz w:val="22"/>
                <w:szCs w:val="22"/>
              </w:rPr>
              <w:t>ostatního nikotinového výrobku množství</w:t>
            </w:r>
            <w:r w:rsidR="00821600">
              <w:rPr>
                <w:sz w:val="22"/>
                <w:szCs w:val="22"/>
              </w:rPr>
              <w:t>m</w:t>
            </w:r>
            <w:r w:rsidR="001541AE" w:rsidRPr="001541AE">
              <w:rPr>
                <w:sz w:val="22"/>
                <w:szCs w:val="22"/>
              </w:rPr>
              <w:t xml:space="preserve"> výrobku v jednotkovém balení určeném k přímé spotřebě v gramech zaokrouhleným na 1 desetinné místo</w:t>
            </w:r>
            <w:r w:rsidR="00220860">
              <w:rPr>
                <w:sz w:val="22"/>
                <w:szCs w:val="22"/>
              </w:rPr>
              <w:t>,</w:t>
            </w:r>
          </w:p>
        </w:tc>
      </w:tr>
    </w:tbl>
    <w:p w14:paraId="7104F0E6" w14:textId="094DCFFF" w:rsidR="002145EA" w:rsidRPr="00DD3357" w:rsidRDefault="002145EA" w:rsidP="006F15B9">
      <w:pPr>
        <w:ind w:left="567" w:hanging="283"/>
        <w:rPr>
          <w:sz w:val="22"/>
          <w:szCs w:val="22"/>
        </w:rPr>
      </w:pPr>
      <w:r w:rsidRPr="00DD3357">
        <w:rPr>
          <w:sz w:val="22"/>
          <w:szCs w:val="22"/>
        </w:rPr>
        <w:t>d)</w:t>
      </w:r>
      <w:r w:rsidRPr="00DD3357">
        <w:rPr>
          <w:sz w:val="22"/>
          <w:szCs w:val="22"/>
        </w:rPr>
        <w:tab/>
        <w:t>čtvrtá část kódu je tvořena velkým písmenem, které charakterizuje sazbu spotřební daně.</w:t>
      </w:r>
    </w:p>
    <w:p w14:paraId="659A95B3" w14:textId="77777777" w:rsidR="002145EA" w:rsidRPr="00DD3357" w:rsidRDefault="002145EA" w:rsidP="003652FC">
      <w:pPr>
        <w:keepNext/>
        <w:ind w:firstLine="284"/>
        <w:rPr>
          <w:b/>
          <w:sz w:val="22"/>
          <w:szCs w:val="22"/>
        </w:rPr>
      </w:pPr>
      <w:r w:rsidRPr="00DD3357">
        <w:rPr>
          <w:b/>
          <w:sz w:val="22"/>
          <w:szCs w:val="22"/>
        </w:rPr>
        <w:t>Příklady kódu tabákové nálepky:</w:t>
      </w:r>
    </w:p>
    <w:p w14:paraId="766DCE76" w14:textId="77777777" w:rsidR="002145EA" w:rsidRPr="00DD3357" w:rsidRDefault="002145EA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1.</w:t>
      </w:r>
      <w:r w:rsidRPr="00DD3357">
        <w:rPr>
          <w:sz w:val="22"/>
          <w:szCs w:val="22"/>
        </w:rPr>
        <w:tab/>
        <w:t>Cm20/105M (tabáková nálepka pro cigarety o rozměru 16 mm x 32 mm pro jednotkové balení obsahující 20 kusů cigaret s cenou 105 Kč za toto balení a se sazbou daně, která je charakterizována písmenem M),</w:t>
      </w:r>
    </w:p>
    <w:p w14:paraId="6D968E49" w14:textId="77777777" w:rsidR="002145EA" w:rsidRPr="00DD3357" w:rsidRDefault="002145EA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2.</w:t>
      </w:r>
      <w:r w:rsidRPr="00DD3357">
        <w:rPr>
          <w:sz w:val="22"/>
          <w:szCs w:val="22"/>
        </w:rPr>
        <w:tab/>
        <w:t xml:space="preserve">Dv20M (tabáková nálepka pro doutníky a </w:t>
      </w:r>
      <w:proofErr w:type="spellStart"/>
      <w:r w:rsidRPr="00DD3357">
        <w:rPr>
          <w:sz w:val="22"/>
          <w:szCs w:val="22"/>
        </w:rPr>
        <w:t>cigarillos</w:t>
      </w:r>
      <w:proofErr w:type="spellEnd"/>
      <w:r w:rsidRPr="00DD3357">
        <w:rPr>
          <w:sz w:val="22"/>
          <w:szCs w:val="22"/>
        </w:rPr>
        <w:t xml:space="preserve"> o rozměru 20 mm x 44 mm pro jednotkové balení obsahující 20 kusů doutníků nebo </w:t>
      </w:r>
      <w:proofErr w:type="spellStart"/>
      <w:r w:rsidRPr="00DD3357">
        <w:rPr>
          <w:sz w:val="22"/>
          <w:szCs w:val="22"/>
        </w:rPr>
        <w:t>cigarillos</w:t>
      </w:r>
      <w:proofErr w:type="spellEnd"/>
      <w:r w:rsidRPr="00DD3357">
        <w:rPr>
          <w:sz w:val="22"/>
          <w:szCs w:val="22"/>
        </w:rPr>
        <w:t xml:space="preserve"> se</w:t>
      </w:r>
      <w:r w:rsidR="005047E5" w:rsidRPr="00DD3357">
        <w:rPr>
          <w:sz w:val="22"/>
          <w:szCs w:val="22"/>
        </w:rPr>
        <w:t> </w:t>
      </w:r>
      <w:r w:rsidRPr="00DD3357">
        <w:rPr>
          <w:sz w:val="22"/>
          <w:szCs w:val="22"/>
        </w:rPr>
        <w:t>sazbou daně, která je charakterizována písmenem M),</w:t>
      </w:r>
    </w:p>
    <w:p w14:paraId="43DD6574" w14:textId="4AB26D76" w:rsidR="002145EA" w:rsidRPr="006F15B9" w:rsidRDefault="002145EA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3.</w:t>
      </w:r>
      <w:r w:rsidRPr="00DD3357">
        <w:rPr>
          <w:sz w:val="22"/>
          <w:szCs w:val="22"/>
        </w:rPr>
        <w:tab/>
      </w:r>
      <w:r w:rsidR="00FC18A8" w:rsidRPr="00DD3357">
        <w:rPr>
          <w:sz w:val="22"/>
          <w:szCs w:val="22"/>
        </w:rPr>
        <w:t xml:space="preserve">Tv30M </w:t>
      </w:r>
      <w:r w:rsidRPr="00DD3357">
        <w:rPr>
          <w:sz w:val="22"/>
          <w:szCs w:val="22"/>
        </w:rPr>
        <w:t xml:space="preserve">(tabáková nálepka pro tabák ke </w:t>
      </w:r>
      <w:r w:rsidRPr="006F15B9">
        <w:rPr>
          <w:sz w:val="22"/>
          <w:szCs w:val="22"/>
        </w:rPr>
        <w:t xml:space="preserve">kouření o rozměru 20 </w:t>
      </w:r>
      <w:r w:rsidR="004D23AE" w:rsidRPr="006F15B9">
        <w:rPr>
          <w:b/>
          <w:sz w:val="22"/>
          <w:szCs w:val="22"/>
        </w:rPr>
        <w:t>mm</w:t>
      </w:r>
      <w:r w:rsidR="004D23AE" w:rsidRPr="006F15B9">
        <w:rPr>
          <w:sz w:val="22"/>
          <w:szCs w:val="22"/>
        </w:rPr>
        <w:t xml:space="preserve"> </w:t>
      </w:r>
      <w:r w:rsidRPr="006F15B9">
        <w:rPr>
          <w:sz w:val="22"/>
          <w:szCs w:val="22"/>
        </w:rPr>
        <w:t xml:space="preserve">x 44 mm pro jednotkové balení obsahující </w:t>
      </w:r>
      <w:r w:rsidR="00FC18A8" w:rsidRPr="006F15B9">
        <w:rPr>
          <w:sz w:val="22"/>
          <w:szCs w:val="22"/>
        </w:rPr>
        <w:t xml:space="preserve">30 </w:t>
      </w:r>
      <w:r w:rsidRPr="006F15B9">
        <w:rPr>
          <w:sz w:val="22"/>
          <w:szCs w:val="22"/>
        </w:rPr>
        <w:t>gramů tabáku se sazbou daně, která</w:t>
      </w:r>
      <w:r w:rsidR="005047E5" w:rsidRPr="006F15B9">
        <w:rPr>
          <w:sz w:val="22"/>
          <w:szCs w:val="22"/>
        </w:rPr>
        <w:t> </w:t>
      </w:r>
      <w:r w:rsidRPr="006F15B9">
        <w:rPr>
          <w:sz w:val="22"/>
          <w:szCs w:val="22"/>
        </w:rPr>
        <w:t>je</w:t>
      </w:r>
      <w:r w:rsidR="005047E5" w:rsidRPr="006F15B9">
        <w:rPr>
          <w:sz w:val="22"/>
          <w:szCs w:val="22"/>
        </w:rPr>
        <w:t> </w:t>
      </w:r>
      <w:r w:rsidRPr="006F15B9">
        <w:rPr>
          <w:sz w:val="22"/>
          <w:szCs w:val="22"/>
        </w:rPr>
        <w:t>charakterizována písmenem M),</w:t>
      </w:r>
    </w:p>
    <w:p w14:paraId="1F89F260" w14:textId="6807BA56" w:rsidR="002145EA" w:rsidRPr="006F15B9" w:rsidRDefault="002145EA" w:rsidP="00045C07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sz w:val="22"/>
          <w:szCs w:val="22"/>
        </w:rPr>
        <w:t>4.</w:t>
      </w:r>
      <w:r w:rsidRPr="006F15B9">
        <w:rPr>
          <w:sz w:val="22"/>
          <w:szCs w:val="22"/>
        </w:rPr>
        <w:tab/>
        <w:t xml:space="preserve">Zm6,2/20M (tabáková nálepka pro zahřívané tabákové výrobky o rozměru 16 mm x 32 mm pro jednotkové balení obsahující 6,2 g </w:t>
      </w:r>
      <w:r w:rsidR="00721713" w:rsidRPr="006F15B9">
        <w:rPr>
          <w:strike/>
          <w:sz w:val="22"/>
          <w:szCs w:val="22"/>
        </w:rPr>
        <w:t>tabáku a dvacet</w:t>
      </w:r>
      <w:r w:rsidR="00721713" w:rsidRPr="006F15B9">
        <w:rPr>
          <w:sz w:val="22"/>
          <w:szCs w:val="22"/>
        </w:rPr>
        <w:t xml:space="preserve"> </w:t>
      </w:r>
      <w:r w:rsidR="00721713" w:rsidRPr="006F15B9">
        <w:rPr>
          <w:b/>
          <w:sz w:val="22"/>
          <w:szCs w:val="22"/>
        </w:rPr>
        <w:t>náplně</w:t>
      </w:r>
      <w:r w:rsidR="00721713" w:rsidRPr="006F15B9">
        <w:rPr>
          <w:sz w:val="22"/>
          <w:szCs w:val="22"/>
        </w:rPr>
        <w:t xml:space="preserve"> </w:t>
      </w:r>
      <w:r w:rsidR="00721713" w:rsidRPr="006F15B9">
        <w:rPr>
          <w:b/>
          <w:sz w:val="22"/>
          <w:szCs w:val="22"/>
        </w:rPr>
        <w:t>a 20</w:t>
      </w:r>
      <w:r w:rsidRPr="006F15B9">
        <w:rPr>
          <w:sz w:val="22"/>
          <w:szCs w:val="22"/>
        </w:rPr>
        <w:t xml:space="preserve"> kusů zahřívaných tabákových výrobků se sazbou daně, která je charakterizována písmenem M)</w:t>
      </w:r>
      <w:r w:rsidRPr="006F15B9">
        <w:rPr>
          <w:strike/>
          <w:sz w:val="22"/>
          <w:szCs w:val="22"/>
        </w:rPr>
        <w:t>.</w:t>
      </w:r>
      <w:r w:rsidR="0091302A" w:rsidRPr="006F15B9">
        <w:rPr>
          <w:b/>
          <w:sz w:val="22"/>
          <w:szCs w:val="22"/>
        </w:rPr>
        <w:t>,</w:t>
      </w:r>
    </w:p>
    <w:p w14:paraId="4DBFE02C" w14:textId="2B2FC297" w:rsidR="00721713" w:rsidRPr="006F15B9" w:rsidRDefault="005C2D5D" w:rsidP="00721713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5</w:t>
      </w:r>
      <w:r w:rsidR="00281DFF" w:rsidRPr="006F15B9">
        <w:rPr>
          <w:b/>
          <w:sz w:val="22"/>
          <w:szCs w:val="22"/>
        </w:rPr>
        <w:t>.</w:t>
      </w:r>
      <w:r w:rsidR="00281DFF" w:rsidRPr="006F15B9">
        <w:rPr>
          <w:b/>
          <w:sz w:val="22"/>
          <w:szCs w:val="22"/>
        </w:rPr>
        <w:tab/>
      </w:r>
      <w:r w:rsidR="00721713" w:rsidRPr="006F15B9">
        <w:rPr>
          <w:b/>
          <w:sz w:val="22"/>
          <w:szCs w:val="22"/>
        </w:rPr>
        <w:t>Om10M (tabáková nálepka pro ostatní tabákový výrobek – např. žvýkací tabák – o rozměru 16 mm x 32 mm pro jednotkové balení obsahující 10 g výrobku se sazbou daně, která je charakterizována písmenem M),</w:t>
      </w:r>
    </w:p>
    <w:p w14:paraId="5507D14A" w14:textId="77777777" w:rsidR="00721713" w:rsidRPr="006F15B9" w:rsidRDefault="00721713" w:rsidP="00721713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6.</w:t>
      </w:r>
      <w:r w:rsidRPr="006F15B9">
        <w:rPr>
          <w:b/>
          <w:sz w:val="22"/>
          <w:szCs w:val="22"/>
        </w:rPr>
        <w:tab/>
        <w:t>Ev2M (tabáková nálepka pro náplň do elektronické cigarety o rozměru 20 mm x 44 mm pro jednotkové balení obsahující 2 ml výrobku se sazbou daně, která je charakterizována písmenem M),</w:t>
      </w:r>
    </w:p>
    <w:p w14:paraId="27F4E238" w14:textId="77777777" w:rsidR="00721713" w:rsidRPr="006F15B9" w:rsidRDefault="00721713" w:rsidP="00721713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7.</w:t>
      </w:r>
      <w:r w:rsidRPr="006F15B9">
        <w:rPr>
          <w:b/>
          <w:sz w:val="22"/>
          <w:szCs w:val="22"/>
        </w:rPr>
        <w:tab/>
        <w:t>Sm14M (tabáková nálepka pro nikotinový sáček o rozměru 16 mm x 32 mm pro jednotkové balení obsahující 14 g výrobku se sazbou daně, která je charakterizována písmenem M),</w:t>
      </w:r>
    </w:p>
    <w:p w14:paraId="78974C1E" w14:textId="77777777" w:rsidR="00721713" w:rsidRPr="006F15B9" w:rsidRDefault="00721713" w:rsidP="00721713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8.</w:t>
      </w:r>
      <w:r w:rsidRPr="006F15B9">
        <w:rPr>
          <w:b/>
          <w:sz w:val="22"/>
          <w:szCs w:val="22"/>
        </w:rPr>
        <w:tab/>
        <w:t>Nv8M (tabáková nálepka pro ostatní nikotinový výrobek o rozměru 20 mm x 44 mm pro jednotkové balení obsahující 8 g výrobku se sazbou daně, která je charakterizována písmenem M).</w:t>
      </w:r>
    </w:p>
    <w:tbl>
      <w:tblPr>
        <w:tblStyle w:val="Mkatabulky"/>
        <w:tblW w:w="14307" w:type="dxa"/>
        <w:tblInd w:w="-147" w:type="dxa"/>
        <w:tblBorders>
          <w:top w:val="dotted" w:sz="12" w:space="0" w:color="7030A0"/>
          <w:left w:val="dotted" w:sz="12" w:space="0" w:color="7030A0"/>
          <w:bottom w:val="dotted" w:sz="12" w:space="0" w:color="7030A0"/>
          <w:right w:val="dotted" w:sz="12" w:space="0" w:color="7030A0"/>
          <w:insideH w:val="dotted" w:sz="12" w:space="0" w:color="7030A0"/>
          <w:insideV w:val="dotted" w:sz="12" w:space="0" w:color="7030A0"/>
        </w:tblBorders>
        <w:tblLook w:val="04A0" w:firstRow="1" w:lastRow="0" w:firstColumn="1" w:lastColumn="0" w:noHBand="0" w:noVBand="1"/>
      </w:tblPr>
      <w:tblGrid>
        <w:gridCol w:w="14307"/>
      </w:tblGrid>
      <w:tr w:rsidR="00721713" w:rsidRPr="00F57DCE" w14:paraId="249B6C8D" w14:textId="77777777" w:rsidTr="006F15B9">
        <w:tc>
          <w:tcPr>
            <w:tcW w:w="14307" w:type="dxa"/>
          </w:tcPr>
          <w:p w14:paraId="5F500991" w14:textId="77777777" w:rsidR="00721713" w:rsidRDefault="00721713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b/>
                <w:color w:val="7030A0"/>
                <w:sz w:val="22"/>
                <w:szCs w:val="22"/>
              </w:rPr>
            </w:pPr>
            <w:r>
              <w:rPr>
                <w:b/>
                <w:color w:val="7030A0"/>
                <w:sz w:val="22"/>
                <w:szCs w:val="22"/>
              </w:rPr>
              <w:t>4.</w:t>
            </w:r>
            <w:r w:rsidRPr="00334581">
              <w:rPr>
                <w:b/>
                <w:color w:val="7030A0"/>
                <w:sz w:val="22"/>
                <w:szCs w:val="22"/>
              </w:rPr>
              <w:tab/>
            </w:r>
            <w:r w:rsidRPr="00527AD3">
              <w:rPr>
                <w:b/>
                <w:color w:val="7030A0"/>
                <w:sz w:val="22"/>
                <w:szCs w:val="22"/>
              </w:rPr>
              <w:t>Vv200M (tabáková nálepka pro tabák do vodní dýmky o rozměru 20</w:t>
            </w:r>
            <w:r>
              <w:rPr>
                <w:b/>
                <w:color w:val="7030A0"/>
                <w:sz w:val="22"/>
                <w:szCs w:val="22"/>
              </w:rPr>
              <w:t xml:space="preserve"> mm</w:t>
            </w:r>
            <w:r w:rsidRPr="00527AD3">
              <w:rPr>
                <w:b/>
                <w:color w:val="7030A0"/>
                <w:sz w:val="22"/>
                <w:szCs w:val="22"/>
              </w:rPr>
              <w:t xml:space="preserve"> x 44 mm pro jednotkové balení obsahující 200 g výrobku se sazbou daně, která je charakterizována písmenem M),</w:t>
            </w:r>
          </w:p>
          <w:p w14:paraId="1C8BE475" w14:textId="77777777" w:rsidR="00721713" w:rsidRDefault="00721713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4.</w:t>
            </w:r>
            <w:r w:rsidRPr="005C7F63">
              <w:rPr>
                <w:color w:val="7030A0"/>
                <w:sz w:val="22"/>
                <w:szCs w:val="22"/>
              </w:rPr>
              <w:t xml:space="preserve"> </w:t>
            </w:r>
            <w:r w:rsidRPr="005C7F63">
              <w:rPr>
                <w:b/>
                <w:color w:val="7030A0"/>
                <w:sz w:val="22"/>
                <w:szCs w:val="22"/>
              </w:rPr>
              <w:t>5.</w:t>
            </w:r>
            <w:r w:rsidRPr="00DD3357">
              <w:rPr>
                <w:sz w:val="22"/>
                <w:szCs w:val="22"/>
              </w:rPr>
              <w:tab/>
              <w:t xml:space="preserve">Zm6,2/20M (tabáková nálepka pro zahřívané tabákové výrobky o rozměru 16 mm x 32 mm pro jednotkové balení obsahující 6,2 g </w:t>
            </w:r>
            <w:r w:rsidRPr="00190FCA">
              <w:rPr>
                <w:sz w:val="22"/>
                <w:szCs w:val="22"/>
              </w:rPr>
              <w:t xml:space="preserve">náplně </w:t>
            </w:r>
            <w:r w:rsidRPr="00DD3357">
              <w:rPr>
                <w:sz w:val="22"/>
                <w:szCs w:val="22"/>
              </w:rPr>
              <w:t xml:space="preserve">a </w:t>
            </w:r>
            <w:r>
              <w:rPr>
                <w:sz w:val="22"/>
                <w:szCs w:val="22"/>
              </w:rPr>
              <w:t>20</w:t>
            </w:r>
            <w:r w:rsidRPr="00DD3357">
              <w:rPr>
                <w:sz w:val="22"/>
                <w:szCs w:val="22"/>
              </w:rPr>
              <w:t xml:space="preserve"> kusů zahřívaných tabákových výrobků se sazbou daně, která je charakterizována písmenem M).</w:t>
            </w:r>
          </w:p>
          <w:p w14:paraId="3DC81BBE" w14:textId="77777777" w:rsidR="00721713" w:rsidRDefault="00721713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b/>
                <w:strike/>
                <w:color w:val="7030A0"/>
                <w:sz w:val="22"/>
                <w:szCs w:val="22"/>
              </w:rPr>
              <w:t>5.</w:t>
            </w:r>
            <w:r w:rsidRPr="005C7F63">
              <w:rPr>
                <w:b/>
                <w:color w:val="7030A0"/>
                <w:sz w:val="22"/>
                <w:szCs w:val="22"/>
              </w:rPr>
              <w:t xml:space="preserve"> 6.</w:t>
            </w:r>
            <w:r w:rsidRPr="00AD3DC5">
              <w:rPr>
                <w:sz w:val="22"/>
                <w:szCs w:val="22"/>
              </w:rPr>
              <w:tab/>
            </w:r>
            <w:r w:rsidRPr="003B51F7">
              <w:rPr>
                <w:sz w:val="22"/>
                <w:szCs w:val="22"/>
              </w:rPr>
              <w:t>Om10M (tabáková nálepka pro ostatní tabákový výrobek – např. žvýkací tabák – o rozměru 16 mm x 32 mm pro jednotkové balení obsahující 10 g výrobku se sazbou daně, která je charakterizována písmenem M),</w:t>
            </w:r>
          </w:p>
          <w:p w14:paraId="40DD2D8D" w14:textId="77777777" w:rsidR="00721713" w:rsidRPr="005C7F63" w:rsidRDefault="00721713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6.</w:t>
            </w:r>
            <w:r w:rsidRPr="005C7F63">
              <w:rPr>
                <w:color w:val="7030A0"/>
                <w:sz w:val="22"/>
                <w:szCs w:val="22"/>
              </w:rPr>
              <w:t xml:space="preserve"> </w:t>
            </w:r>
            <w:r w:rsidRPr="005C7F63">
              <w:rPr>
                <w:b/>
                <w:color w:val="7030A0"/>
                <w:sz w:val="22"/>
                <w:szCs w:val="22"/>
              </w:rPr>
              <w:t>7.</w:t>
            </w:r>
            <w:r w:rsidRPr="005C7F63">
              <w:rPr>
                <w:sz w:val="22"/>
                <w:szCs w:val="22"/>
              </w:rPr>
              <w:tab/>
              <w:t>Ev2M (tabáková nálepka pro náplň do e</w:t>
            </w:r>
            <w:r>
              <w:rPr>
                <w:sz w:val="22"/>
                <w:szCs w:val="22"/>
              </w:rPr>
              <w:t xml:space="preserve">lektronické </w:t>
            </w:r>
            <w:r w:rsidRPr="005C7F63">
              <w:rPr>
                <w:sz w:val="22"/>
                <w:szCs w:val="22"/>
              </w:rPr>
              <w:t xml:space="preserve">cigarety o rozměru 20 </w:t>
            </w:r>
            <w:r>
              <w:rPr>
                <w:sz w:val="22"/>
                <w:szCs w:val="22"/>
              </w:rPr>
              <w:t xml:space="preserve">mm </w:t>
            </w:r>
            <w:r w:rsidRPr="005C7F63">
              <w:rPr>
                <w:sz w:val="22"/>
                <w:szCs w:val="22"/>
              </w:rPr>
              <w:t>x 44 mm pro jednotkové balení obsahující 2 ml výrobku se sazbou daně, která je charakterizována písmenem M),</w:t>
            </w:r>
          </w:p>
          <w:p w14:paraId="002958C9" w14:textId="77777777" w:rsidR="00721713" w:rsidRPr="005C7F63" w:rsidRDefault="00721713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7.</w:t>
            </w:r>
            <w:r w:rsidRPr="005C7F63">
              <w:rPr>
                <w:color w:val="7030A0"/>
                <w:sz w:val="22"/>
                <w:szCs w:val="22"/>
              </w:rPr>
              <w:t xml:space="preserve"> </w:t>
            </w:r>
            <w:r w:rsidRPr="005C7F63">
              <w:rPr>
                <w:b/>
                <w:color w:val="7030A0"/>
                <w:sz w:val="22"/>
                <w:szCs w:val="22"/>
              </w:rPr>
              <w:t>8.</w:t>
            </w:r>
            <w:r w:rsidRPr="005C7F63">
              <w:rPr>
                <w:sz w:val="22"/>
                <w:szCs w:val="22"/>
              </w:rPr>
              <w:tab/>
              <w:t xml:space="preserve">Sm14M (tabáková nálepka pro </w:t>
            </w:r>
            <w:r>
              <w:rPr>
                <w:sz w:val="22"/>
                <w:szCs w:val="22"/>
              </w:rPr>
              <w:t>nikotinový sáček</w:t>
            </w:r>
            <w:r w:rsidRPr="005C7F63">
              <w:rPr>
                <w:sz w:val="22"/>
                <w:szCs w:val="22"/>
              </w:rPr>
              <w:t xml:space="preserve"> o rozměru 16 </w:t>
            </w:r>
            <w:r>
              <w:rPr>
                <w:sz w:val="22"/>
                <w:szCs w:val="22"/>
              </w:rPr>
              <w:t xml:space="preserve">mm </w:t>
            </w:r>
            <w:r w:rsidRPr="005C7F63">
              <w:rPr>
                <w:sz w:val="22"/>
                <w:szCs w:val="22"/>
              </w:rPr>
              <w:t>x 32 mm pro jednotkové balení obsahující 14 g výrobku se sazbou daně, která je charakterizována písmenem M),</w:t>
            </w:r>
          </w:p>
          <w:p w14:paraId="4D3FD356" w14:textId="77777777" w:rsidR="00721713" w:rsidRPr="005C7F63" w:rsidRDefault="00721713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8.</w:t>
            </w:r>
            <w:r w:rsidRPr="005C7F63">
              <w:rPr>
                <w:color w:val="7030A0"/>
                <w:sz w:val="22"/>
                <w:szCs w:val="22"/>
              </w:rPr>
              <w:t xml:space="preserve"> </w:t>
            </w:r>
            <w:r w:rsidRPr="005C7F63">
              <w:rPr>
                <w:b/>
                <w:color w:val="7030A0"/>
                <w:sz w:val="22"/>
                <w:szCs w:val="22"/>
              </w:rPr>
              <w:t>9.</w:t>
            </w:r>
            <w:r w:rsidRPr="005C7F63">
              <w:rPr>
                <w:sz w:val="22"/>
                <w:szCs w:val="22"/>
              </w:rPr>
              <w:tab/>
              <w:t xml:space="preserve">Nv8M (tabáková nálepka pro ostatní nikotinový výrobek o rozměru </w:t>
            </w:r>
            <w:r>
              <w:rPr>
                <w:sz w:val="22"/>
                <w:szCs w:val="22"/>
              </w:rPr>
              <w:t>20</w:t>
            </w:r>
            <w:r w:rsidRPr="005C7F63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mm </w:t>
            </w:r>
            <w:r w:rsidRPr="005C7F63">
              <w:rPr>
                <w:sz w:val="22"/>
                <w:szCs w:val="22"/>
              </w:rPr>
              <w:t xml:space="preserve">x </w:t>
            </w:r>
            <w:r>
              <w:rPr>
                <w:sz w:val="22"/>
                <w:szCs w:val="22"/>
              </w:rPr>
              <w:t>44</w:t>
            </w:r>
            <w:r w:rsidRPr="005C7F63">
              <w:rPr>
                <w:sz w:val="22"/>
                <w:szCs w:val="22"/>
              </w:rPr>
              <w:t xml:space="preserve"> mm pro jednotkové balení obsahující 8 g výrobku se sazbou daně, která je charakterizována písmenem M).</w:t>
            </w:r>
          </w:p>
        </w:tc>
      </w:tr>
    </w:tbl>
    <w:p w14:paraId="0A24218C" w14:textId="77777777" w:rsidR="002145EA" w:rsidRPr="00DD3357" w:rsidRDefault="002145EA" w:rsidP="006F15B9">
      <w:pPr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2)</w:t>
      </w:r>
      <w:r w:rsidRPr="00DD3357">
        <w:rPr>
          <w:sz w:val="22"/>
          <w:szCs w:val="22"/>
        </w:rPr>
        <w:tab/>
        <w:t xml:space="preserve">Do tohoto sloupce se zaznamenává počet odebraných tabákových nálepek. </w:t>
      </w:r>
    </w:p>
    <w:p w14:paraId="2727B514" w14:textId="77777777" w:rsidR="002145EA" w:rsidRPr="00DD3357" w:rsidRDefault="002145EA" w:rsidP="00045C07">
      <w:pPr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3)</w:t>
      </w:r>
      <w:r w:rsidRPr="00DD3357">
        <w:rPr>
          <w:sz w:val="22"/>
          <w:szCs w:val="22"/>
        </w:rPr>
        <w:tab/>
        <w:t>Do tohoto sloupce se zaznamenává počet tabákových nálepek použitých na jednotkových baleních, která byla uvedena do volného daňového oběhu.</w:t>
      </w:r>
    </w:p>
    <w:p w14:paraId="395A831A" w14:textId="77777777" w:rsidR="002145EA" w:rsidRPr="00DD3357" w:rsidRDefault="002145EA" w:rsidP="00045C07">
      <w:pPr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4)</w:t>
      </w:r>
      <w:r w:rsidRPr="00DD3357">
        <w:rPr>
          <w:sz w:val="22"/>
          <w:szCs w:val="22"/>
        </w:rPr>
        <w:tab/>
        <w:t>Do tohoto sloupce se zaznamenává počet tabákových nálepek vrácených pověřenému správci daně podle § 122 odst. 1 zákona o spotřebních daních (poškozené tabákové nálepky) nebo § 122 odst. 3 zákona o spotřebních daních (nepoužité tabákové nálepky).</w:t>
      </w:r>
    </w:p>
    <w:p w14:paraId="6064572F" w14:textId="7108742C" w:rsidR="00D71F3B" w:rsidRPr="00DD3357" w:rsidRDefault="00FA2714" w:rsidP="00045C07">
      <w:pPr>
        <w:ind w:left="284" w:hanging="284"/>
        <w:rPr>
          <w:b/>
          <w:szCs w:val="24"/>
        </w:rPr>
      </w:pPr>
      <w:r>
        <w:rPr>
          <w:sz w:val="22"/>
          <w:szCs w:val="22"/>
        </w:rPr>
        <w:t>5)</w:t>
      </w:r>
      <w:r w:rsidR="002145EA" w:rsidRPr="00DD3357">
        <w:rPr>
          <w:sz w:val="22"/>
          <w:szCs w:val="22"/>
        </w:rPr>
        <w:tab/>
        <w:t>Do tohoto sloupce se zaznamenává počet tabákových nálepek, které byly zničeny, ztraceny nebo zcizeny.</w:t>
      </w:r>
    </w:p>
    <w:p w14:paraId="04717EA5" w14:textId="77777777" w:rsidR="000F2E1C" w:rsidRPr="00DD3357" w:rsidRDefault="000F2E1C" w:rsidP="000F2E1C">
      <w:pPr>
        <w:rPr>
          <w:szCs w:val="24"/>
        </w:rPr>
        <w:sectPr w:rsidR="000F2E1C" w:rsidRPr="00DD3357" w:rsidSect="004E2033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111427E2" w14:textId="41F93568" w:rsidR="000F2E1C" w:rsidRPr="00DD3357" w:rsidRDefault="000F2E1C" w:rsidP="004D67D7">
      <w:pPr>
        <w:pageBreakBefore/>
        <w:spacing w:after="200" w:line="276" w:lineRule="auto"/>
        <w:jc w:val="right"/>
        <w:outlineLvl w:val="3"/>
        <w:rPr>
          <w:szCs w:val="24"/>
        </w:rPr>
      </w:pPr>
      <w:r w:rsidRPr="00DD3357">
        <w:rPr>
          <w:szCs w:val="24"/>
        </w:rPr>
        <w:t xml:space="preserve">Příloha č. 4 k vyhlášce č. </w:t>
      </w:r>
      <w:r w:rsidR="009A41AA">
        <w:rPr>
          <w:szCs w:val="24"/>
        </w:rPr>
        <w:t>82</w:t>
      </w:r>
      <w:r w:rsidR="009A41AA" w:rsidRPr="00DD3357">
        <w:rPr>
          <w:szCs w:val="24"/>
        </w:rPr>
        <w:t>/</w:t>
      </w:r>
      <w:r w:rsidRPr="00DD3357">
        <w:rPr>
          <w:szCs w:val="24"/>
        </w:rPr>
        <w:t>201</w:t>
      </w:r>
      <w:r w:rsidR="001E56A3" w:rsidRPr="00DD3357">
        <w:rPr>
          <w:szCs w:val="24"/>
        </w:rPr>
        <w:t>9</w:t>
      </w:r>
      <w:r w:rsidRPr="00DD3357">
        <w:rPr>
          <w:szCs w:val="24"/>
        </w:rPr>
        <w:t xml:space="preserve"> Sb.</w:t>
      </w:r>
    </w:p>
    <w:p w14:paraId="4D4AB575" w14:textId="77777777" w:rsidR="000F2E1C" w:rsidRPr="00DD3357" w:rsidRDefault="000F2E1C" w:rsidP="00C54E7D">
      <w:pPr>
        <w:jc w:val="right"/>
        <w:rPr>
          <w:sz w:val="18"/>
          <w:szCs w:val="24"/>
        </w:rPr>
      </w:pPr>
    </w:p>
    <w:p w14:paraId="462037B9" w14:textId="77777777" w:rsidR="000F2E1C" w:rsidRPr="00DD3357" w:rsidRDefault="00482CEB" w:rsidP="000F2E1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Cs w:val="24"/>
        </w:rPr>
      </w:pPr>
      <w:r w:rsidRPr="00DD3357">
        <w:rPr>
          <w:b/>
          <w:bCs/>
          <w:szCs w:val="24"/>
        </w:rPr>
        <w:t xml:space="preserve">Formulář </w:t>
      </w:r>
      <w:r w:rsidR="00C97B68" w:rsidRPr="00DD3357">
        <w:rPr>
          <w:b/>
          <w:bCs/>
          <w:szCs w:val="24"/>
        </w:rPr>
        <w:t xml:space="preserve">pro </w:t>
      </w:r>
      <w:r w:rsidRPr="00DD3357">
        <w:rPr>
          <w:b/>
          <w:bCs/>
          <w:szCs w:val="24"/>
        </w:rPr>
        <w:t xml:space="preserve">oznámení </w:t>
      </w:r>
      <w:r w:rsidR="000F2E1C" w:rsidRPr="00DD3357">
        <w:rPr>
          <w:b/>
          <w:bCs/>
          <w:szCs w:val="24"/>
        </w:rPr>
        <w:t>výsledku inventury tabákových nálepek</w:t>
      </w:r>
    </w:p>
    <w:p w14:paraId="5D069576" w14:textId="77777777" w:rsidR="00A91DF0" w:rsidRPr="00DD3357" w:rsidRDefault="00A91DF0" w:rsidP="00746A38">
      <w:pPr>
        <w:rPr>
          <w:sz w:val="20"/>
        </w:rPr>
      </w:pPr>
    </w:p>
    <w:tbl>
      <w:tblPr>
        <w:tblW w:w="5022" w:type="pct"/>
        <w:tblLayout w:type="fixed"/>
        <w:tblLook w:val="04A0" w:firstRow="1" w:lastRow="0" w:firstColumn="1" w:lastColumn="0" w:noHBand="0" w:noVBand="1"/>
      </w:tblPr>
      <w:tblGrid>
        <w:gridCol w:w="2454"/>
        <w:gridCol w:w="1758"/>
        <w:gridCol w:w="1461"/>
        <w:gridCol w:w="2291"/>
        <w:gridCol w:w="1794"/>
        <w:gridCol w:w="2209"/>
        <w:gridCol w:w="353"/>
        <w:gridCol w:w="1699"/>
      </w:tblGrid>
      <w:tr w:rsidR="00A91DF0" w:rsidRPr="00DD3357" w14:paraId="1307E379" w14:textId="77777777" w:rsidTr="00BC6065">
        <w:trPr>
          <w:trHeight w:val="460"/>
        </w:trPr>
        <w:tc>
          <w:tcPr>
            <w:tcW w:w="5000" w:type="pct"/>
            <w:gridSpan w:val="8"/>
            <w:tcBorders>
              <w:top w:val="single" w:sz="12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</w:tcPr>
          <w:p w14:paraId="60A0C73A" w14:textId="77777777" w:rsidR="00A91DF0" w:rsidRPr="00DD3357" w:rsidRDefault="00A91DF0" w:rsidP="00BC6065">
            <w:pPr>
              <w:jc w:val="center"/>
              <w:rPr>
                <w:b/>
                <w:caps/>
                <w:szCs w:val="24"/>
              </w:rPr>
            </w:pPr>
            <w:r w:rsidRPr="00DD3357">
              <w:rPr>
                <w:b/>
                <w:caps/>
                <w:szCs w:val="24"/>
              </w:rPr>
              <w:t xml:space="preserve">Oznámení výsledku inventury tabákových nálepek </w:t>
            </w:r>
            <w:r w:rsidRPr="00DD3357">
              <w:rPr>
                <w:b/>
                <w:szCs w:val="24"/>
              </w:rPr>
              <w:t>za rok ……</w:t>
            </w:r>
            <w:proofErr w:type="gramStart"/>
            <w:r w:rsidRPr="00DD3357">
              <w:rPr>
                <w:b/>
                <w:szCs w:val="24"/>
              </w:rPr>
              <w:t>….</w:t>
            </w:r>
            <w:r w:rsidRPr="00DD3357">
              <w:rPr>
                <w:bCs/>
                <w:szCs w:val="24"/>
                <w:vertAlign w:val="superscript"/>
              </w:rPr>
              <w:t>1)</w:t>
            </w:r>
            <w:proofErr w:type="gramEnd"/>
          </w:p>
        </w:tc>
      </w:tr>
      <w:tr w:rsidR="00A91DF0" w:rsidRPr="00DD3357" w14:paraId="2D886407" w14:textId="77777777" w:rsidTr="00BC6065">
        <w:trPr>
          <w:trHeight w:val="369"/>
        </w:trPr>
        <w:tc>
          <w:tcPr>
            <w:tcW w:w="5000" w:type="pct"/>
            <w:gridSpan w:val="8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</w:tcPr>
          <w:p w14:paraId="30AE65E9" w14:textId="77777777" w:rsidR="00A91DF0" w:rsidRPr="00DD3357" w:rsidRDefault="00A91DF0" w:rsidP="00BC6065">
            <w:pPr>
              <w:rPr>
                <w:b/>
                <w:szCs w:val="24"/>
              </w:rPr>
            </w:pPr>
            <w:r w:rsidRPr="00DD3357">
              <w:rPr>
                <w:b/>
                <w:szCs w:val="24"/>
              </w:rPr>
              <w:t xml:space="preserve">Odběratel: </w:t>
            </w:r>
          </w:p>
        </w:tc>
      </w:tr>
      <w:tr w:rsidR="00A91DF0" w:rsidRPr="00DD3357" w14:paraId="0A22F6B6" w14:textId="77777777" w:rsidTr="00BC6065">
        <w:trPr>
          <w:trHeight w:val="460"/>
        </w:trPr>
        <w:tc>
          <w:tcPr>
            <w:tcW w:w="5000" w:type="pct"/>
            <w:gridSpan w:val="8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</w:tcPr>
          <w:p w14:paraId="647225DA" w14:textId="77777777" w:rsidR="00A91DF0" w:rsidRPr="00DD3357" w:rsidRDefault="00A91DF0" w:rsidP="00BC6065">
            <w:pPr>
              <w:jc w:val="left"/>
              <w:rPr>
                <w:b/>
                <w:szCs w:val="24"/>
              </w:rPr>
            </w:pPr>
            <w:r w:rsidRPr="00DD3357">
              <w:rPr>
                <w:szCs w:val="24"/>
              </w:rPr>
              <w:t>Obchodní firma nebo název:</w:t>
            </w:r>
          </w:p>
        </w:tc>
      </w:tr>
      <w:tr w:rsidR="00A91DF0" w:rsidRPr="00DD3357" w14:paraId="391D17F5" w14:textId="77777777" w:rsidTr="00BC6065">
        <w:trPr>
          <w:trHeight w:val="460"/>
        </w:trPr>
        <w:tc>
          <w:tcPr>
            <w:tcW w:w="5000" w:type="pct"/>
            <w:gridSpan w:val="8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</w:tcPr>
          <w:p w14:paraId="7A5F67C6" w14:textId="77777777" w:rsidR="00A91DF0" w:rsidRPr="00DD3357" w:rsidRDefault="00A91DF0" w:rsidP="00BC6065">
            <w:pPr>
              <w:jc w:val="left"/>
              <w:rPr>
                <w:b/>
                <w:szCs w:val="24"/>
              </w:rPr>
            </w:pPr>
            <w:r w:rsidRPr="00DD3357">
              <w:rPr>
                <w:szCs w:val="24"/>
              </w:rPr>
              <w:t>IČO/DIČ:</w:t>
            </w:r>
          </w:p>
        </w:tc>
      </w:tr>
      <w:tr w:rsidR="00A91DF0" w:rsidRPr="00DD3357" w14:paraId="512A1D1B" w14:textId="77777777" w:rsidTr="00BC6065">
        <w:trPr>
          <w:trHeight w:val="460"/>
        </w:trPr>
        <w:tc>
          <w:tcPr>
            <w:tcW w:w="5000" w:type="pct"/>
            <w:gridSpan w:val="8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</w:tcPr>
          <w:p w14:paraId="2C2CE3C1" w14:textId="77777777" w:rsidR="00A91DF0" w:rsidRPr="00DD3357" w:rsidRDefault="00A91DF0" w:rsidP="00BC6065">
            <w:pPr>
              <w:jc w:val="left"/>
              <w:rPr>
                <w:b/>
                <w:szCs w:val="24"/>
              </w:rPr>
            </w:pPr>
            <w:r w:rsidRPr="00DD3357">
              <w:rPr>
                <w:szCs w:val="24"/>
              </w:rPr>
              <w:t>Sídlo:</w:t>
            </w:r>
          </w:p>
        </w:tc>
      </w:tr>
      <w:tr w:rsidR="00A91DF0" w:rsidRPr="00DD3357" w14:paraId="1F09E631" w14:textId="77777777" w:rsidTr="00883424">
        <w:trPr>
          <w:trHeight w:val="460"/>
        </w:trPr>
        <w:tc>
          <w:tcPr>
            <w:tcW w:w="875" w:type="pct"/>
            <w:vMerge w:val="restart"/>
            <w:tcBorders>
              <w:top w:val="single" w:sz="18" w:space="0" w:color="auto"/>
              <w:left w:val="single" w:sz="1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AB8546" w14:textId="77777777" w:rsidR="00A91DF0" w:rsidRPr="00DD3357" w:rsidRDefault="00A91DF0" w:rsidP="00BC6065">
            <w:pPr>
              <w:jc w:val="center"/>
              <w:rPr>
                <w:b/>
                <w:szCs w:val="24"/>
              </w:rPr>
            </w:pPr>
            <w:r w:rsidRPr="00DD3357">
              <w:rPr>
                <w:bCs/>
                <w:szCs w:val="24"/>
              </w:rPr>
              <w:br/>
              <w:t>kód tabákové nálepky</w:t>
            </w:r>
            <w:r w:rsidRPr="00DD3357">
              <w:rPr>
                <w:bCs/>
                <w:szCs w:val="24"/>
                <w:vertAlign w:val="superscript"/>
              </w:rPr>
              <w:t>2,3)</w:t>
            </w:r>
          </w:p>
        </w:tc>
        <w:tc>
          <w:tcPr>
            <w:tcW w:w="4125" w:type="pct"/>
            <w:gridSpan w:val="7"/>
            <w:tcBorders>
              <w:top w:val="single" w:sz="18" w:space="0" w:color="auto"/>
              <w:left w:val="single" w:sz="4" w:space="0" w:color="auto"/>
              <w:bottom w:val="dotted" w:sz="4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6A24C0EB" w14:textId="77777777" w:rsidR="00A91DF0" w:rsidRPr="00DD3357" w:rsidRDefault="00A91DF0" w:rsidP="00BC6065">
            <w:pPr>
              <w:jc w:val="center"/>
              <w:rPr>
                <w:b/>
                <w:szCs w:val="24"/>
              </w:rPr>
            </w:pPr>
            <w:r w:rsidRPr="00DD3357">
              <w:rPr>
                <w:b/>
                <w:szCs w:val="24"/>
              </w:rPr>
              <w:t>Počet tabákových nálepek</w:t>
            </w:r>
          </w:p>
        </w:tc>
      </w:tr>
      <w:tr w:rsidR="00A91DF0" w:rsidRPr="00DD3357" w14:paraId="03AB1290" w14:textId="77777777" w:rsidTr="00DA458C">
        <w:trPr>
          <w:trHeight w:val="1124"/>
        </w:trPr>
        <w:tc>
          <w:tcPr>
            <w:tcW w:w="875" w:type="pct"/>
            <w:vMerge/>
            <w:tcBorders>
              <w:left w:val="single" w:sz="18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0B214" w14:textId="77777777" w:rsidR="00A91DF0" w:rsidRPr="00DD3357" w:rsidRDefault="00A91DF0" w:rsidP="00BC6065">
            <w:pPr>
              <w:jc w:val="center"/>
              <w:rPr>
                <w:bCs/>
                <w:szCs w:val="24"/>
              </w:rPr>
            </w:pPr>
          </w:p>
        </w:tc>
        <w:tc>
          <w:tcPr>
            <w:tcW w:w="627" w:type="pct"/>
            <w:tcBorders>
              <w:top w:val="dotted" w:sz="4" w:space="0" w:color="auto"/>
              <w:left w:val="single" w:sz="4" w:space="0" w:color="auto"/>
              <w:bottom w:val="single" w:sz="12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64C7FA9" w14:textId="77777777" w:rsidR="00A91DF0" w:rsidRPr="00DD3357" w:rsidRDefault="00A91DF0" w:rsidP="00BC6065">
            <w:pPr>
              <w:jc w:val="center"/>
              <w:rPr>
                <w:bCs/>
                <w:szCs w:val="24"/>
              </w:rPr>
            </w:pPr>
            <w:r w:rsidRPr="00DD3357">
              <w:rPr>
                <w:bCs/>
                <w:szCs w:val="24"/>
              </w:rPr>
              <w:t>převedených z předchozího období</w:t>
            </w:r>
            <w:r w:rsidRPr="00DD3357">
              <w:rPr>
                <w:bCs/>
                <w:szCs w:val="24"/>
                <w:vertAlign w:val="superscript"/>
              </w:rPr>
              <w:t>4)</w:t>
            </w:r>
          </w:p>
        </w:tc>
        <w:tc>
          <w:tcPr>
            <w:tcW w:w="521" w:type="pct"/>
            <w:tcBorders>
              <w:top w:val="dotted" w:sz="4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CA3A6E" w14:textId="77777777" w:rsidR="00A91DF0" w:rsidRPr="00DD3357" w:rsidRDefault="00A91DF0" w:rsidP="00BC6065">
            <w:pPr>
              <w:jc w:val="center"/>
              <w:rPr>
                <w:bCs/>
                <w:szCs w:val="24"/>
              </w:rPr>
            </w:pPr>
            <w:r w:rsidRPr="00DD3357">
              <w:rPr>
                <w:bCs/>
                <w:szCs w:val="24"/>
              </w:rPr>
              <w:t>odebraných</w:t>
            </w:r>
            <w:r w:rsidRPr="00DD3357">
              <w:rPr>
                <w:bCs/>
                <w:szCs w:val="24"/>
                <w:vertAlign w:val="superscript"/>
              </w:rPr>
              <w:t>5)</w:t>
            </w:r>
          </w:p>
        </w:tc>
        <w:tc>
          <w:tcPr>
            <w:tcW w:w="817" w:type="pct"/>
            <w:tcBorders>
              <w:top w:val="dotted" w:sz="4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306519" w14:textId="77777777" w:rsidR="00A91DF0" w:rsidRPr="00DD3357" w:rsidRDefault="00A91DF0" w:rsidP="00BC6065">
            <w:pPr>
              <w:jc w:val="center"/>
              <w:rPr>
                <w:bCs/>
                <w:szCs w:val="24"/>
              </w:rPr>
            </w:pPr>
            <w:r w:rsidRPr="00DD3357">
              <w:rPr>
                <w:bCs/>
                <w:szCs w:val="24"/>
              </w:rPr>
              <w:t>použitých na jednotkových baleních uvedených do volného daňového oběhu</w:t>
            </w:r>
            <w:r w:rsidRPr="00DD3357">
              <w:rPr>
                <w:bCs/>
                <w:szCs w:val="24"/>
                <w:vertAlign w:val="superscript"/>
              </w:rPr>
              <w:t>6)</w:t>
            </w:r>
          </w:p>
        </w:tc>
        <w:tc>
          <w:tcPr>
            <w:tcW w:w="640" w:type="pct"/>
            <w:tcBorders>
              <w:top w:val="dotted" w:sz="4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A379CC" w14:textId="77777777" w:rsidR="00A91DF0" w:rsidRPr="00DD3357" w:rsidRDefault="00A91DF0" w:rsidP="00BC6065">
            <w:pPr>
              <w:jc w:val="center"/>
              <w:rPr>
                <w:bCs/>
                <w:szCs w:val="24"/>
              </w:rPr>
            </w:pPr>
            <w:r w:rsidRPr="00DD3357">
              <w:rPr>
                <w:bCs/>
                <w:szCs w:val="24"/>
              </w:rPr>
              <w:t>vrácených</w:t>
            </w:r>
            <w:r w:rsidRPr="00DD3357">
              <w:rPr>
                <w:bCs/>
                <w:szCs w:val="24"/>
                <w:vertAlign w:val="superscript"/>
              </w:rPr>
              <w:t>7)</w:t>
            </w:r>
          </w:p>
        </w:tc>
        <w:tc>
          <w:tcPr>
            <w:tcW w:w="788" w:type="pct"/>
            <w:tcBorders>
              <w:top w:val="dotted" w:sz="4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8481EC" w14:textId="77777777" w:rsidR="00A91DF0" w:rsidRPr="00DD3357" w:rsidRDefault="00A91DF0" w:rsidP="00BC6065">
            <w:pPr>
              <w:jc w:val="center"/>
              <w:rPr>
                <w:bCs/>
                <w:szCs w:val="24"/>
              </w:rPr>
            </w:pPr>
            <w:r w:rsidRPr="00DD3357">
              <w:rPr>
                <w:bCs/>
                <w:szCs w:val="24"/>
              </w:rPr>
              <w:t>zničených, ztracených nebo zcizených</w:t>
            </w:r>
            <w:r w:rsidRPr="00DD3357">
              <w:rPr>
                <w:bCs/>
                <w:szCs w:val="24"/>
                <w:vertAlign w:val="superscript"/>
              </w:rPr>
              <w:t>8)</w:t>
            </w:r>
          </w:p>
        </w:tc>
        <w:tc>
          <w:tcPr>
            <w:tcW w:w="732" w:type="pct"/>
            <w:gridSpan w:val="2"/>
            <w:tcBorders>
              <w:top w:val="dotted" w:sz="4" w:space="0" w:color="auto"/>
              <w:left w:val="nil"/>
              <w:bottom w:val="single" w:sz="12" w:space="0" w:color="auto"/>
              <w:right w:val="single" w:sz="18" w:space="0" w:color="auto"/>
            </w:tcBorders>
            <w:shd w:val="clear" w:color="auto" w:fill="auto"/>
            <w:noWrap/>
            <w:vAlign w:val="center"/>
            <w:hideMark/>
          </w:tcPr>
          <w:p w14:paraId="4778E30C" w14:textId="77777777" w:rsidR="00A91DF0" w:rsidRPr="00DD3357" w:rsidRDefault="00A91DF0" w:rsidP="00BC6065">
            <w:pPr>
              <w:jc w:val="center"/>
              <w:rPr>
                <w:bCs/>
                <w:szCs w:val="24"/>
              </w:rPr>
            </w:pPr>
            <w:r w:rsidRPr="00DD3357">
              <w:rPr>
                <w:bCs/>
                <w:szCs w:val="24"/>
              </w:rPr>
              <w:t>převáděných do dalšího období</w:t>
            </w:r>
            <w:r w:rsidRPr="00DD3357">
              <w:rPr>
                <w:bCs/>
                <w:szCs w:val="24"/>
                <w:vertAlign w:val="superscript"/>
              </w:rPr>
              <w:t>9)</w:t>
            </w:r>
          </w:p>
        </w:tc>
      </w:tr>
      <w:tr w:rsidR="00A91DF0" w:rsidRPr="00DD3357" w14:paraId="6D7EB234" w14:textId="77777777" w:rsidTr="00DA458C">
        <w:trPr>
          <w:trHeight w:val="286"/>
        </w:trPr>
        <w:tc>
          <w:tcPr>
            <w:tcW w:w="875" w:type="pct"/>
            <w:tcBorders>
              <w:top w:val="single" w:sz="12" w:space="0" w:color="auto"/>
              <w:left w:val="single" w:sz="1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F3D190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627" w:type="pct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B6472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521" w:type="pct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928CE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817" w:type="pct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F33F0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640" w:type="pct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85482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788" w:type="pct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EBC4C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732" w:type="pct"/>
            <w:gridSpan w:val="2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6CA6483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</w:tr>
      <w:tr w:rsidR="00A91DF0" w:rsidRPr="00DD3357" w14:paraId="1B8AD353" w14:textId="77777777" w:rsidTr="00DA458C">
        <w:trPr>
          <w:trHeight w:val="286"/>
        </w:trPr>
        <w:tc>
          <w:tcPr>
            <w:tcW w:w="875" w:type="pct"/>
            <w:tcBorders>
              <w:top w:val="nil"/>
              <w:left w:val="single" w:sz="1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877312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 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64EE2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D09AC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8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8CF98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0D853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7EDC0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732" w:type="pct"/>
            <w:gridSpan w:val="2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278B37E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</w:tr>
      <w:tr w:rsidR="00A91DF0" w:rsidRPr="00DD3357" w14:paraId="4F2427ED" w14:textId="77777777" w:rsidTr="00DA458C">
        <w:trPr>
          <w:trHeight w:val="286"/>
        </w:trPr>
        <w:tc>
          <w:tcPr>
            <w:tcW w:w="875" w:type="pct"/>
            <w:tcBorders>
              <w:top w:val="nil"/>
              <w:left w:val="single" w:sz="1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D9D605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F44081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5B61AA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8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BE9791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C9633B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F081D6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732" w:type="pct"/>
            <w:gridSpan w:val="2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3AB1B972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</w:tr>
      <w:tr w:rsidR="00A91DF0" w:rsidRPr="00DD3357" w14:paraId="55BD6579" w14:textId="77777777" w:rsidTr="00DA458C">
        <w:trPr>
          <w:trHeight w:val="286"/>
        </w:trPr>
        <w:tc>
          <w:tcPr>
            <w:tcW w:w="875" w:type="pct"/>
            <w:tcBorders>
              <w:top w:val="nil"/>
              <w:left w:val="single" w:sz="1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91C7CF3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F2458E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6312CF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8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D547D8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320F99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8D2A29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732" w:type="pct"/>
            <w:gridSpan w:val="2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66974EF8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</w:tr>
      <w:tr w:rsidR="00A91DF0" w:rsidRPr="00DD3357" w14:paraId="7AFB3898" w14:textId="77777777" w:rsidTr="00DA458C">
        <w:trPr>
          <w:trHeight w:val="286"/>
        </w:trPr>
        <w:tc>
          <w:tcPr>
            <w:tcW w:w="875" w:type="pct"/>
            <w:tcBorders>
              <w:top w:val="nil"/>
              <w:left w:val="single" w:sz="1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DEAA394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924FB1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07F47F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8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3B72A4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A9FADC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099860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732" w:type="pct"/>
            <w:gridSpan w:val="2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3727552C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</w:tr>
      <w:tr w:rsidR="00A91DF0" w:rsidRPr="00DD3357" w14:paraId="5D54B5E2" w14:textId="77777777" w:rsidTr="00DA458C">
        <w:trPr>
          <w:trHeight w:val="300"/>
        </w:trPr>
        <w:tc>
          <w:tcPr>
            <w:tcW w:w="875" w:type="pct"/>
            <w:tcBorders>
              <w:top w:val="nil"/>
              <w:left w:val="single" w:sz="18" w:space="0" w:color="auto"/>
              <w:bottom w:val="single" w:sz="1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B72797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627" w:type="pct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695D0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521" w:type="pct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E0AC1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817" w:type="pct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F5ED0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640" w:type="pct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51D18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788" w:type="pct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9D8CA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732" w:type="pct"/>
            <w:gridSpan w:val="2"/>
            <w:tcBorders>
              <w:top w:val="nil"/>
              <w:left w:val="nil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42EAAA2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</w:tr>
      <w:tr w:rsidR="00A91DF0" w:rsidRPr="00DD3357" w14:paraId="1287F11B" w14:textId="77777777" w:rsidTr="00DA458C">
        <w:trPr>
          <w:trHeight w:val="315"/>
        </w:trPr>
        <w:tc>
          <w:tcPr>
            <w:tcW w:w="875" w:type="pct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5D27F50" w14:textId="77777777" w:rsidR="00A91DF0" w:rsidRPr="00DD3357" w:rsidRDefault="00A91DF0" w:rsidP="00BC6065">
            <w:pPr>
              <w:rPr>
                <w:b/>
                <w:szCs w:val="24"/>
                <w:lang w:val="en-US"/>
              </w:rPr>
            </w:pPr>
            <w:r w:rsidRPr="00DD3357">
              <w:rPr>
                <w:b/>
                <w:bCs/>
                <w:szCs w:val="24"/>
              </w:rPr>
              <w:t>Celkem</w:t>
            </w:r>
            <w:r w:rsidRPr="00DD3357">
              <w:rPr>
                <w:b/>
                <w:szCs w:val="24"/>
                <w:lang w:val="en-US"/>
              </w:rPr>
              <w:t> </w:t>
            </w:r>
          </w:p>
        </w:tc>
        <w:tc>
          <w:tcPr>
            <w:tcW w:w="627" w:type="pc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6ADC3B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 </w:t>
            </w:r>
          </w:p>
        </w:tc>
        <w:tc>
          <w:tcPr>
            <w:tcW w:w="521" w:type="pc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F97CD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817" w:type="pct"/>
            <w:tcBorders>
              <w:top w:val="single" w:sz="18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F818B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640" w:type="pct"/>
            <w:tcBorders>
              <w:top w:val="single" w:sz="18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984D2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788" w:type="pct"/>
            <w:tcBorders>
              <w:top w:val="single" w:sz="18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91F2B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  <w:tc>
          <w:tcPr>
            <w:tcW w:w="732" w:type="pct"/>
            <w:gridSpan w:val="2"/>
            <w:tcBorders>
              <w:top w:val="single" w:sz="18" w:space="0" w:color="auto"/>
              <w:left w:val="nil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EBD74EA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  <w:p w14:paraId="153AF9A5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  <w:lang w:val="en-US"/>
              </w:rPr>
              <w:t> </w:t>
            </w:r>
          </w:p>
        </w:tc>
      </w:tr>
      <w:tr w:rsidR="00A91DF0" w:rsidRPr="00DD3357" w14:paraId="3B08F81A" w14:textId="77777777" w:rsidTr="00DA458C">
        <w:trPr>
          <w:trHeight w:val="315"/>
        </w:trPr>
        <w:tc>
          <w:tcPr>
            <w:tcW w:w="875" w:type="pct"/>
            <w:tcBorders>
              <w:left w:val="single" w:sz="18" w:space="0" w:color="auto"/>
            </w:tcBorders>
            <w:shd w:val="clear" w:color="auto" w:fill="auto"/>
            <w:noWrap/>
            <w:vAlign w:val="bottom"/>
          </w:tcPr>
          <w:p w14:paraId="04395B33" w14:textId="77777777" w:rsidR="00A91DF0" w:rsidRPr="00DD3357" w:rsidRDefault="00A91DF0" w:rsidP="00BC6065">
            <w:pPr>
              <w:rPr>
                <w:bCs/>
                <w:szCs w:val="24"/>
              </w:rPr>
            </w:pPr>
          </w:p>
        </w:tc>
        <w:tc>
          <w:tcPr>
            <w:tcW w:w="627" w:type="pct"/>
            <w:tcBorders>
              <w:top w:val="single" w:sz="18" w:space="0" w:color="auto"/>
            </w:tcBorders>
            <w:shd w:val="clear" w:color="auto" w:fill="auto"/>
            <w:noWrap/>
            <w:vAlign w:val="bottom"/>
          </w:tcPr>
          <w:p w14:paraId="276C6475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521" w:type="pct"/>
            <w:tcBorders>
              <w:top w:val="single" w:sz="18" w:space="0" w:color="auto"/>
            </w:tcBorders>
            <w:shd w:val="clear" w:color="auto" w:fill="auto"/>
            <w:noWrap/>
            <w:vAlign w:val="bottom"/>
          </w:tcPr>
          <w:p w14:paraId="0456A770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817" w:type="pct"/>
            <w:tcBorders>
              <w:top w:val="single" w:sz="18" w:space="0" w:color="auto"/>
            </w:tcBorders>
            <w:shd w:val="clear" w:color="auto" w:fill="auto"/>
            <w:noWrap/>
            <w:vAlign w:val="bottom"/>
          </w:tcPr>
          <w:p w14:paraId="0B621961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640" w:type="pct"/>
            <w:tcBorders>
              <w:top w:val="single" w:sz="18" w:space="0" w:color="auto"/>
            </w:tcBorders>
            <w:shd w:val="clear" w:color="auto" w:fill="auto"/>
            <w:noWrap/>
            <w:vAlign w:val="bottom"/>
          </w:tcPr>
          <w:p w14:paraId="4D745FBA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788" w:type="pct"/>
            <w:tcBorders>
              <w:top w:val="single" w:sz="18" w:space="0" w:color="auto"/>
            </w:tcBorders>
            <w:shd w:val="clear" w:color="auto" w:fill="auto"/>
            <w:noWrap/>
            <w:vAlign w:val="bottom"/>
          </w:tcPr>
          <w:p w14:paraId="048932F9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126" w:type="pct"/>
            <w:tcBorders>
              <w:top w:val="single" w:sz="18" w:space="0" w:color="auto"/>
            </w:tcBorders>
            <w:shd w:val="clear" w:color="auto" w:fill="auto"/>
            <w:noWrap/>
            <w:vAlign w:val="bottom"/>
          </w:tcPr>
          <w:p w14:paraId="1E752A1D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606" w:type="pct"/>
            <w:tcBorders>
              <w:top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0FDD6218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</w:tr>
      <w:tr w:rsidR="00A91DF0" w:rsidRPr="00DD3357" w14:paraId="3864939F" w14:textId="77777777" w:rsidTr="00DA458C">
        <w:trPr>
          <w:trHeight w:val="315"/>
        </w:trPr>
        <w:tc>
          <w:tcPr>
            <w:tcW w:w="875" w:type="pct"/>
            <w:tcBorders>
              <w:left w:val="single" w:sz="18" w:space="0" w:color="auto"/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6222DEED" w14:textId="77777777" w:rsidR="00A91DF0" w:rsidRPr="00DD3357" w:rsidRDefault="00A91DF0" w:rsidP="00BC6065">
            <w:pPr>
              <w:rPr>
                <w:bCs/>
                <w:szCs w:val="24"/>
              </w:rPr>
            </w:pPr>
            <w:r w:rsidRPr="00DD3357">
              <w:rPr>
                <w:szCs w:val="24"/>
              </w:rPr>
              <w:t>Datum:</w:t>
            </w:r>
          </w:p>
        </w:tc>
        <w:tc>
          <w:tcPr>
            <w:tcW w:w="627" w:type="pct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6ECF0FFF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521" w:type="pct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18A5AB0A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817" w:type="pct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269F6CC9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  <w:r w:rsidRPr="00DD3357">
              <w:rPr>
                <w:szCs w:val="24"/>
              </w:rPr>
              <w:t>Podpis odběratele:</w:t>
            </w:r>
          </w:p>
        </w:tc>
        <w:tc>
          <w:tcPr>
            <w:tcW w:w="640" w:type="pct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4D1D1FCE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788" w:type="pct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7159F1EE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126" w:type="pct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22A33E55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  <w:tc>
          <w:tcPr>
            <w:tcW w:w="606" w:type="pct"/>
            <w:tcBorders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6B9B1AEB" w14:textId="77777777" w:rsidR="00A91DF0" w:rsidRPr="00DD3357" w:rsidRDefault="00A91DF0" w:rsidP="00BC6065">
            <w:pPr>
              <w:rPr>
                <w:szCs w:val="24"/>
                <w:lang w:val="en-US"/>
              </w:rPr>
            </w:pPr>
          </w:p>
        </w:tc>
      </w:tr>
    </w:tbl>
    <w:p w14:paraId="0580041F" w14:textId="77777777" w:rsidR="00A91DF0" w:rsidRPr="00DD3357" w:rsidRDefault="00A91DF0" w:rsidP="00746A38">
      <w:pPr>
        <w:rPr>
          <w:sz w:val="20"/>
        </w:rPr>
      </w:pPr>
    </w:p>
    <w:p w14:paraId="1B2AC612" w14:textId="77777777" w:rsidR="00A91DF0" w:rsidRPr="00DD3357" w:rsidRDefault="00A91DF0" w:rsidP="004E2033">
      <w:r w:rsidRPr="00DD3357">
        <w:br w:type="page"/>
      </w:r>
    </w:p>
    <w:p w14:paraId="52FD6BD7" w14:textId="77777777" w:rsidR="00A91DF0" w:rsidRPr="00DD3357" w:rsidRDefault="00A91DF0" w:rsidP="00A91DF0">
      <w:pPr>
        <w:tabs>
          <w:tab w:val="left" w:pos="2127"/>
          <w:tab w:val="left" w:pos="6237"/>
        </w:tabs>
        <w:autoSpaceDE w:val="0"/>
        <w:autoSpaceDN w:val="0"/>
        <w:adjustRightInd w:val="0"/>
        <w:spacing w:before="40" w:after="40"/>
        <w:rPr>
          <w:b/>
          <w:sz w:val="22"/>
          <w:szCs w:val="22"/>
        </w:rPr>
      </w:pPr>
      <w:r w:rsidRPr="00DD3357">
        <w:rPr>
          <w:b/>
          <w:sz w:val="22"/>
          <w:szCs w:val="22"/>
        </w:rPr>
        <w:t>Vysvětlivky:</w:t>
      </w:r>
    </w:p>
    <w:p w14:paraId="5F1F05FF" w14:textId="2CC0ACDD" w:rsidR="00A91DF0" w:rsidRPr="00DD3357" w:rsidRDefault="00A91DF0" w:rsidP="00A91DF0">
      <w:pPr>
        <w:tabs>
          <w:tab w:val="left" w:pos="6237"/>
        </w:tabs>
        <w:autoSpaceDE w:val="0"/>
        <w:autoSpaceDN w:val="0"/>
        <w:adjustRightInd w:val="0"/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1)</w:t>
      </w:r>
      <w:r w:rsidRPr="00DD3357">
        <w:rPr>
          <w:sz w:val="22"/>
          <w:szCs w:val="22"/>
        </w:rPr>
        <w:tab/>
        <w:t>Zde se uvede příslušný kalendářní rok, za který se oznamuje výsledek inventury.</w:t>
      </w:r>
    </w:p>
    <w:p w14:paraId="4436013F" w14:textId="7726101E" w:rsidR="00A91DF0" w:rsidRPr="006F15B9" w:rsidRDefault="00A91DF0" w:rsidP="00A91DF0">
      <w:pPr>
        <w:tabs>
          <w:tab w:val="left" w:pos="6237"/>
        </w:tabs>
        <w:autoSpaceDE w:val="0"/>
        <w:autoSpaceDN w:val="0"/>
        <w:adjustRightInd w:val="0"/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2)</w:t>
      </w:r>
      <w:r w:rsidRPr="00DD3357">
        <w:rPr>
          <w:sz w:val="22"/>
          <w:szCs w:val="22"/>
        </w:rPr>
        <w:tab/>
        <w:t xml:space="preserve">V případě, že odběratel v daném kalendářním roce disponoval tabákovými nálepkami se stejnými náležitostmi, ale odlišného rozměru, uvede vždy výsledky inventury za tyto dvě skupiny tabákových nálepek do bezprostředně následujících řádků tabulky, a to nejprve výsledky inventury za tabákové nálepky o rozměru 16 mm x 32 mm a následně za tabákové nálepky o </w:t>
      </w:r>
      <w:r w:rsidRPr="006F15B9">
        <w:rPr>
          <w:sz w:val="22"/>
          <w:szCs w:val="22"/>
        </w:rPr>
        <w:t>rozměru 20</w:t>
      </w:r>
      <w:r w:rsidR="004D23AE" w:rsidRPr="006F15B9">
        <w:rPr>
          <w:sz w:val="22"/>
          <w:szCs w:val="22"/>
        </w:rPr>
        <w:t xml:space="preserve"> </w:t>
      </w:r>
      <w:r w:rsidR="004D23AE" w:rsidRPr="006F15B9">
        <w:rPr>
          <w:b/>
          <w:sz w:val="22"/>
          <w:szCs w:val="22"/>
        </w:rPr>
        <w:t>mm</w:t>
      </w:r>
      <w:r w:rsidRPr="006F15B9">
        <w:rPr>
          <w:sz w:val="22"/>
          <w:szCs w:val="22"/>
        </w:rPr>
        <w:t xml:space="preserve"> x 44 mm.</w:t>
      </w:r>
    </w:p>
    <w:p w14:paraId="66DAA028" w14:textId="7EF9202F" w:rsidR="00A91DF0" w:rsidRPr="006F15B9" w:rsidRDefault="00A91DF0" w:rsidP="00A91DF0">
      <w:pPr>
        <w:ind w:left="284" w:hanging="284"/>
        <w:rPr>
          <w:sz w:val="22"/>
          <w:szCs w:val="22"/>
        </w:rPr>
      </w:pPr>
      <w:r w:rsidRPr="006F15B9">
        <w:rPr>
          <w:sz w:val="22"/>
          <w:szCs w:val="22"/>
        </w:rPr>
        <w:t>3)</w:t>
      </w:r>
      <w:r w:rsidR="00A2144C" w:rsidRPr="006F15B9">
        <w:rPr>
          <w:sz w:val="22"/>
          <w:szCs w:val="22"/>
        </w:rPr>
        <w:tab/>
      </w:r>
      <w:r w:rsidRPr="006F15B9">
        <w:rPr>
          <w:sz w:val="22"/>
          <w:szCs w:val="22"/>
        </w:rPr>
        <w:t>Do tohoto sloupce se zaznamenává kód tabákových nálepek v následujícím tvaru:</w:t>
      </w:r>
    </w:p>
    <w:p w14:paraId="6C3F094D" w14:textId="1082B5F2" w:rsidR="00A91DF0" w:rsidRPr="006F15B9" w:rsidRDefault="00A91DF0">
      <w:pPr>
        <w:ind w:left="567" w:hanging="283"/>
        <w:rPr>
          <w:sz w:val="22"/>
          <w:szCs w:val="22"/>
        </w:rPr>
      </w:pPr>
      <w:r w:rsidRPr="006F15B9">
        <w:rPr>
          <w:sz w:val="22"/>
          <w:szCs w:val="22"/>
        </w:rPr>
        <w:t>a)</w:t>
      </w:r>
      <w:r w:rsidRPr="006F15B9">
        <w:rPr>
          <w:sz w:val="22"/>
          <w:szCs w:val="22"/>
        </w:rPr>
        <w:tab/>
        <w:t xml:space="preserve">první část kódu je tvořena velkým písmenem, které označuje </w:t>
      </w:r>
      <w:r w:rsidR="00C462E2" w:rsidRPr="006F15B9">
        <w:rPr>
          <w:sz w:val="22"/>
          <w:szCs w:val="22"/>
        </w:rPr>
        <w:t xml:space="preserve">druh </w:t>
      </w:r>
      <w:r w:rsidRPr="006F15B9">
        <w:rPr>
          <w:strike/>
          <w:sz w:val="22"/>
          <w:szCs w:val="22"/>
        </w:rPr>
        <w:t>tabákov</w:t>
      </w:r>
      <w:r w:rsidR="00C462E2" w:rsidRPr="006F15B9">
        <w:rPr>
          <w:strike/>
          <w:sz w:val="22"/>
          <w:szCs w:val="22"/>
        </w:rPr>
        <w:t>ého</w:t>
      </w:r>
      <w:r w:rsidRPr="006F15B9">
        <w:rPr>
          <w:sz w:val="22"/>
          <w:szCs w:val="22"/>
        </w:rPr>
        <w:t xml:space="preserve"> výrob</w:t>
      </w:r>
      <w:r w:rsidR="00C462E2" w:rsidRPr="006F15B9">
        <w:rPr>
          <w:sz w:val="22"/>
          <w:szCs w:val="22"/>
        </w:rPr>
        <w:t>ku</w:t>
      </w:r>
      <w:r w:rsidR="00883424" w:rsidRPr="006F15B9">
        <w:rPr>
          <w:sz w:val="22"/>
          <w:szCs w:val="22"/>
        </w:rPr>
        <w:t xml:space="preserve"> (C pro </w:t>
      </w:r>
      <w:r w:rsidRPr="00DD3357">
        <w:rPr>
          <w:sz w:val="22"/>
          <w:szCs w:val="22"/>
        </w:rPr>
        <w:t>cigarety, D pro doutníky a </w:t>
      </w:r>
      <w:proofErr w:type="spellStart"/>
      <w:r w:rsidRPr="00DD3357">
        <w:rPr>
          <w:sz w:val="22"/>
          <w:szCs w:val="22"/>
        </w:rPr>
        <w:t>cigarillos</w:t>
      </w:r>
      <w:proofErr w:type="spellEnd"/>
      <w:r w:rsidRPr="00DD3357">
        <w:rPr>
          <w:sz w:val="22"/>
          <w:szCs w:val="22"/>
        </w:rPr>
        <w:t>, T pro tabák ke kouření</w:t>
      </w:r>
      <w:r w:rsidR="009B2D29" w:rsidRPr="006A5213">
        <w:rPr>
          <w:rFonts w:eastAsiaTheme="minorHAnsi"/>
          <w:b/>
          <w:color w:val="7030A0"/>
          <w:sz w:val="22"/>
          <w:szCs w:val="22"/>
          <w:bdr w:val="dotted" w:sz="12" w:space="0" w:color="7030A0"/>
        </w:rPr>
        <w:t xml:space="preserve">, </w:t>
      </w:r>
      <w:r w:rsidR="009B2D29">
        <w:rPr>
          <w:rFonts w:eastAsiaTheme="minorHAnsi"/>
          <w:b/>
          <w:color w:val="7030A0"/>
          <w:sz w:val="22"/>
          <w:szCs w:val="22"/>
          <w:bdr w:val="dotted" w:sz="12" w:space="0" w:color="7030A0"/>
        </w:rPr>
        <w:t xml:space="preserve">V pro </w:t>
      </w:r>
      <w:r w:rsidR="009B2D29" w:rsidRPr="006A5213">
        <w:rPr>
          <w:b/>
          <w:color w:val="7030A0"/>
          <w:sz w:val="22"/>
          <w:szCs w:val="22"/>
          <w:bdr w:val="dotted" w:sz="12" w:space="0" w:color="7030A0"/>
        </w:rPr>
        <w:t>tabák do vodní dýmky</w:t>
      </w:r>
      <w:r w:rsidRPr="00DD3357">
        <w:rPr>
          <w:sz w:val="22"/>
          <w:szCs w:val="22"/>
        </w:rPr>
        <w:t xml:space="preserve">, Z pro zahřívané tabákové </w:t>
      </w:r>
      <w:r w:rsidRPr="006F15B9">
        <w:rPr>
          <w:sz w:val="22"/>
          <w:szCs w:val="22"/>
        </w:rPr>
        <w:t>výrobky</w:t>
      </w:r>
      <w:r w:rsidR="008F6111" w:rsidRPr="006F15B9">
        <w:rPr>
          <w:b/>
          <w:sz w:val="22"/>
          <w:szCs w:val="22"/>
        </w:rPr>
        <w:t xml:space="preserve">, O pro ostatní tabákový výrobek, E pro </w:t>
      </w:r>
      <w:r w:rsidR="00F02DA0" w:rsidRPr="006F15B9">
        <w:rPr>
          <w:b/>
          <w:sz w:val="22"/>
          <w:szCs w:val="22"/>
        </w:rPr>
        <w:t>náplň do elektronické cigarety</w:t>
      </w:r>
      <w:r w:rsidR="008F6111" w:rsidRPr="006F15B9">
        <w:rPr>
          <w:b/>
          <w:sz w:val="22"/>
          <w:szCs w:val="22"/>
        </w:rPr>
        <w:t>, S pro nikotinový sáček</w:t>
      </w:r>
      <w:r w:rsidR="00F02DA0" w:rsidRPr="006F15B9">
        <w:rPr>
          <w:b/>
          <w:sz w:val="22"/>
          <w:szCs w:val="22"/>
        </w:rPr>
        <w:t>,</w:t>
      </w:r>
      <w:r w:rsidR="008F6111" w:rsidRPr="006F15B9">
        <w:rPr>
          <w:b/>
          <w:sz w:val="22"/>
          <w:szCs w:val="22"/>
        </w:rPr>
        <w:t xml:space="preserve"> N pro ostatní nikotinový výrobek</w:t>
      </w:r>
      <w:r w:rsidRPr="006F15B9">
        <w:rPr>
          <w:sz w:val="22"/>
          <w:szCs w:val="22"/>
        </w:rPr>
        <w:t>),</w:t>
      </w:r>
    </w:p>
    <w:p w14:paraId="4954C8F5" w14:textId="295C94AF" w:rsidR="00A91DF0" w:rsidRPr="00DD3357" w:rsidRDefault="00A91DF0">
      <w:pPr>
        <w:ind w:left="567" w:hanging="283"/>
        <w:rPr>
          <w:sz w:val="22"/>
          <w:szCs w:val="22"/>
        </w:rPr>
      </w:pPr>
      <w:r w:rsidRPr="00DD3357">
        <w:rPr>
          <w:sz w:val="22"/>
          <w:szCs w:val="22"/>
        </w:rPr>
        <w:t>b)</w:t>
      </w:r>
      <w:r w:rsidRPr="00DD3357">
        <w:rPr>
          <w:sz w:val="22"/>
          <w:szCs w:val="22"/>
        </w:rPr>
        <w:tab/>
        <w:t>druhá část kódu je tvořena malým písmenem označujícím v</w:t>
      </w:r>
      <w:r w:rsidR="00883424" w:rsidRPr="00DD3357">
        <w:rPr>
          <w:sz w:val="22"/>
          <w:szCs w:val="22"/>
        </w:rPr>
        <w:t>elikost tabákové nálepky (m pro </w:t>
      </w:r>
      <w:r w:rsidRPr="00DD3357">
        <w:rPr>
          <w:sz w:val="22"/>
          <w:szCs w:val="22"/>
        </w:rPr>
        <w:t>rozměr 16 mm x 32 mm, v pro rozměr 20 mm x 44 mm),</w:t>
      </w:r>
    </w:p>
    <w:p w14:paraId="54AE2DC1" w14:textId="77777777" w:rsidR="00A91DF0" w:rsidRPr="00DD3357" w:rsidRDefault="00A91DF0" w:rsidP="006C3ECB">
      <w:pPr>
        <w:tabs>
          <w:tab w:val="left" w:pos="567"/>
        </w:tabs>
        <w:ind w:left="284"/>
        <w:rPr>
          <w:sz w:val="22"/>
          <w:szCs w:val="22"/>
        </w:rPr>
      </w:pPr>
      <w:r w:rsidRPr="00DD3357">
        <w:rPr>
          <w:sz w:val="22"/>
          <w:szCs w:val="22"/>
        </w:rPr>
        <w:t>c)</w:t>
      </w:r>
      <w:r w:rsidRPr="00DD3357">
        <w:rPr>
          <w:sz w:val="22"/>
          <w:szCs w:val="22"/>
        </w:rPr>
        <w:tab/>
        <w:t>třetí část kódu je tvořena vybranými náležitostmi tabákové nálepky, a to v případě</w:t>
      </w:r>
    </w:p>
    <w:p w14:paraId="391E1B48" w14:textId="23D3C84E" w:rsidR="00A91DF0" w:rsidRPr="00DD3357" w:rsidRDefault="00A91DF0" w:rsidP="006C3ECB">
      <w:pPr>
        <w:pStyle w:val="Textbodu"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1.</w:t>
      </w:r>
      <w:r w:rsidRPr="00DD3357">
        <w:rPr>
          <w:sz w:val="22"/>
          <w:szCs w:val="22"/>
        </w:rPr>
        <w:tab/>
        <w:t>cigaret počtem kusů v jednotkovém balení určeném k přímé spotřebě a cenou pro konečného spotřebitele; tyto dvě náležitosti se oddělí lomítkem,</w:t>
      </w:r>
    </w:p>
    <w:p w14:paraId="53096EA6" w14:textId="0EB80B84" w:rsidR="00A91DF0" w:rsidRPr="00DD3357" w:rsidRDefault="00A91DF0" w:rsidP="006C3ECB">
      <w:pPr>
        <w:pStyle w:val="Textbodu"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2.</w:t>
      </w:r>
      <w:r w:rsidRPr="00DD3357">
        <w:rPr>
          <w:sz w:val="22"/>
          <w:szCs w:val="22"/>
        </w:rPr>
        <w:tab/>
        <w:t xml:space="preserve">doutníků a </w:t>
      </w:r>
      <w:proofErr w:type="spellStart"/>
      <w:r w:rsidRPr="00DD3357">
        <w:rPr>
          <w:sz w:val="22"/>
          <w:szCs w:val="22"/>
        </w:rPr>
        <w:t>cigarillos</w:t>
      </w:r>
      <w:proofErr w:type="spellEnd"/>
      <w:r w:rsidRPr="00DD3357">
        <w:rPr>
          <w:sz w:val="22"/>
          <w:szCs w:val="22"/>
        </w:rPr>
        <w:t xml:space="preserve"> počtem kusů v jednotkovém balení určeném k přímé spotřebě,</w:t>
      </w:r>
    </w:p>
    <w:p w14:paraId="2BE6B9D0" w14:textId="459E7CC0" w:rsidR="00A91DF0" w:rsidRPr="006F15B9" w:rsidRDefault="00A91DF0" w:rsidP="006C3ECB">
      <w:pPr>
        <w:pStyle w:val="Textbodu"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3.</w:t>
      </w:r>
      <w:r w:rsidRPr="00DD3357">
        <w:rPr>
          <w:sz w:val="22"/>
          <w:szCs w:val="22"/>
        </w:rPr>
        <w:tab/>
        <w:t xml:space="preserve">tabáku ke kouření množstvím tabáku v </w:t>
      </w:r>
      <w:r w:rsidRPr="006F15B9">
        <w:rPr>
          <w:sz w:val="22"/>
          <w:szCs w:val="22"/>
        </w:rPr>
        <w:t>jednotkovém balení určeném k přímé spotřebě v gramech,</w:t>
      </w:r>
    </w:p>
    <w:p w14:paraId="4D731C6E" w14:textId="6096627B" w:rsidR="00A91DF0" w:rsidRPr="006F15B9" w:rsidRDefault="00A91DF0" w:rsidP="006C3ECB">
      <w:pPr>
        <w:pStyle w:val="Textbodu"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6F15B9">
        <w:rPr>
          <w:sz w:val="22"/>
          <w:szCs w:val="22"/>
        </w:rPr>
        <w:t>4.</w:t>
      </w:r>
      <w:r w:rsidRPr="006F15B9">
        <w:rPr>
          <w:sz w:val="22"/>
          <w:szCs w:val="22"/>
        </w:rPr>
        <w:tab/>
        <w:t xml:space="preserve">zahřívaných tabákových výrobků množstvím </w:t>
      </w:r>
      <w:r w:rsidRPr="006F15B9">
        <w:rPr>
          <w:strike/>
          <w:sz w:val="22"/>
          <w:szCs w:val="22"/>
        </w:rPr>
        <w:t>tabáku</w:t>
      </w:r>
      <w:r w:rsidRPr="006F15B9">
        <w:rPr>
          <w:sz w:val="22"/>
          <w:szCs w:val="22"/>
        </w:rPr>
        <w:t xml:space="preserve"> </w:t>
      </w:r>
      <w:r w:rsidR="00EF5A6F" w:rsidRPr="006F15B9">
        <w:rPr>
          <w:b/>
          <w:sz w:val="22"/>
          <w:szCs w:val="22"/>
        </w:rPr>
        <w:t xml:space="preserve">náplně </w:t>
      </w:r>
      <w:r w:rsidR="00894484" w:rsidRPr="006F15B9">
        <w:rPr>
          <w:b/>
          <w:sz w:val="22"/>
          <w:szCs w:val="22"/>
        </w:rPr>
        <w:t xml:space="preserve">obsažené </w:t>
      </w:r>
      <w:r w:rsidRPr="006F15B9">
        <w:rPr>
          <w:sz w:val="22"/>
          <w:szCs w:val="22"/>
        </w:rPr>
        <w:t xml:space="preserve">v zahřívaných tabákových výrobcích v jednotkovém balení určeném k přímé spotřebě v gramech </w:t>
      </w:r>
      <w:r w:rsidRPr="006F15B9">
        <w:rPr>
          <w:strike/>
          <w:sz w:val="22"/>
          <w:szCs w:val="22"/>
        </w:rPr>
        <w:t>zaokrouhlené na jedno desetinné místo (toto množství se uvede s přesností na jedno desetinné místo)</w:t>
      </w:r>
      <w:r w:rsidRPr="006F15B9">
        <w:rPr>
          <w:sz w:val="22"/>
          <w:szCs w:val="22"/>
        </w:rPr>
        <w:t xml:space="preserve"> </w:t>
      </w:r>
      <w:r w:rsidR="00894484" w:rsidRPr="006F15B9">
        <w:rPr>
          <w:b/>
          <w:sz w:val="22"/>
          <w:szCs w:val="22"/>
        </w:rPr>
        <w:t>zaokrouhleným na 1 </w:t>
      </w:r>
      <w:r w:rsidR="00156DC8" w:rsidRPr="006F15B9">
        <w:rPr>
          <w:b/>
          <w:sz w:val="22"/>
          <w:szCs w:val="22"/>
        </w:rPr>
        <w:t xml:space="preserve">desetinné místo </w:t>
      </w:r>
      <w:r w:rsidRPr="006F15B9">
        <w:rPr>
          <w:sz w:val="22"/>
          <w:szCs w:val="22"/>
        </w:rPr>
        <w:t>a počtem kusů v jednotkovém balení určeném k přímé spotřebě; tyto dvě náležitosti se oddělí lomítkem,</w:t>
      </w:r>
    </w:p>
    <w:p w14:paraId="1DEC415A" w14:textId="77777777" w:rsidR="00A02098" w:rsidRPr="006F15B9" w:rsidRDefault="00AD3DC5" w:rsidP="006C3ECB">
      <w:pPr>
        <w:pStyle w:val="Textbodu"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5</w:t>
      </w:r>
      <w:r w:rsidR="008F6111" w:rsidRPr="006F15B9">
        <w:rPr>
          <w:b/>
          <w:sz w:val="22"/>
          <w:szCs w:val="22"/>
        </w:rPr>
        <w:t>.</w:t>
      </w:r>
      <w:r w:rsidR="008F6111" w:rsidRPr="006F15B9">
        <w:rPr>
          <w:b/>
          <w:sz w:val="22"/>
          <w:szCs w:val="22"/>
        </w:rPr>
        <w:tab/>
      </w:r>
      <w:r w:rsidR="00A02098" w:rsidRPr="006F15B9">
        <w:rPr>
          <w:b/>
          <w:sz w:val="22"/>
          <w:szCs w:val="22"/>
        </w:rPr>
        <w:t>ostatního tabákového výrobku množstvím výrobku v jednotkovém balení určeném k přímé spotřebě v gramech zaokrouhleným na 1 desetinné místo,</w:t>
      </w:r>
    </w:p>
    <w:p w14:paraId="0B93D3EB" w14:textId="014597A2" w:rsidR="00A02098" w:rsidRPr="006F15B9" w:rsidRDefault="00A02098" w:rsidP="006C3ECB">
      <w:pPr>
        <w:pStyle w:val="Textbodu"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6.</w:t>
      </w:r>
      <w:r w:rsidRPr="006F15B9">
        <w:rPr>
          <w:b/>
          <w:sz w:val="22"/>
          <w:szCs w:val="22"/>
        </w:rPr>
        <w:tab/>
        <w:t>náplně do elektronické cigarety množstvím výrobku v jednotkovém balení určeném k přímé spotřebě v mililitrech zaokrouhleným na 1</w:t>
      </w:r>
      <w:r w:rsidR="00473EA8" w:rsidRPr="006F15B9">
        <w:rPr>
          <w:b/>
          <w:sz w:val="22"/>
          <w:szCs w:val="22"/>
        </w:rPr>
        <w:t> </w:t>
      </w:r>
      <w:r w:rsidRPr="006F15B9">
        <w:rPr>
          <w:b/>
          <w:sz w:val="22"/>
          <w:szCs w:val="22"/>
        </w:rPr>
        <w:t>desetinné místo,</w:t>
      </w:r>
    </w:p>
    <w:p w14:paraId="41359704" w14:textId="77777777" w:rsidR="00A02098" w:rsidRPr="006F15B9" w:rsidRDefault="00A02098" w:rsidP="006C3ECB">
      <w:pPr>
        <w:pStyle w:val="Textbodu"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7.</w:t>
      </w:r>
      <w:r w:rsidRPr="006F15B9">
        <w:rPr>
          <w:b/>
          <w:sz w:val="22"/>
          <w:szCs w:val="22"/>
        </w:rPr>
        <w:tab/>
        <w:t>nikotinového sáčku množstvím výrobku v jednotkovém balení určeném k přímé spotřebě v gramech zaokrouhleným na 1 desetinné místo,</w:t>
      </w:r>
    </w:p>
    <w:p w14:paraId="3FEF5A95" w14:textId="706B65FF" w:rsidR="00A02098" w:rsidRPr="006F15B9" w:rsidRDefault="00A02098" w:rsidP="006C3ECB">
      <w:pPr>
        <w:pStyle w:val="Textbodu"/>
        <w:numPr>
          <w:ilvl w:val="0"/>
          <w:numId w:val="0"/>
        </w:numPr>
        <w:ind w:left="851" w:hanging="426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8.</w:t>
      </w:r>
      <w:r w:rsidRPr="006F15B9">
        <w:rPr>
          <w:b/>
          <w:sz w:val="22"/>
          <w:szCs w:val="22"/>
        </w:rPr>
        <w:tab/>
        <w:t>ostatního nikotinového výrobku množství</w:t>
      </w:r>
      <w:r w:rsidR="006025E5" w:rsidRPr="006F15B9">
        <w:rPr>
          <w:b/>
          <w:sz w:val="22"/>
          <w:szCs w:val="22"/>
        </w:rPr>
        <w:t>m</w:t>
      </w:r>
      <w:r w:rsidRPr="006F15B9">
        <w:rPr>
          <w:b/>
          <w:sz w:val="22"/>
          <w:szCs w:val="22"/>
        </w:rPr>
        <w:t xml:space="preserve"> výrobku v jednotkovém balení určeném k přímé spotřebě v gramech zaokrouhleným na 1</w:t>
      </w:r>
      <w:r w:rsidR="009C399B" w:rsidRPr="006F15B9">
        <w:rPr>
          <w:b/>
          <w:sz w:val="22"/>
          <w:szCs w:val="22"/>
        </w:rPr>
        <w:t> </w:t>
      </w:r>
      <w:r w:rsidRPr="006F15B9">
        <w:rPr>
          <w:b/>
          <w:sz w:val="22"/>
          <w:szCs w:val="22"/>
        </w:rPr>
        <w:t>desetinné místo,</w:t>
      </w:r>
    </w:p>
    <w:tbl>
      <w:tblPr>
        <w:tblStyle w:val="Mkatabulky"/>
        <w:tblW w:w="14307" w:type="dxa"/>
        <w:tblInd w:w="-147" w:type="dxa"/>
        <w:tblBorders>
          <w:top w:val="dotted" w:sz="12" w:space="0" w:color="7030A0"/>
          <w:left w:val="dotted" w:sz="12" w:space="0" w:color="7030A0"/>
          <w:bottom w:val="dotted" w:sz="12" w:space="0" w:color="7030A0"/>
          <w:right w:val="dotted" w:sz="12" w:space="0" w:color="7030A0"/>
          <w:insideH w:val="dotted" w:sz="12" w:space="0" w:color="7030A0"/>
          <w:insideV w:val="dotted" w:sz="12" w:space="0" w:color="7030A0"/>
        </w:tblBorders>
        <w:tblLook w:val="04A0" w:firstRow="1" w:lastRow="0" w:firstColumn="1" w:lastColumn="0" w:noHBand="0" w:noVBand="1"/>
      </w:tblPr>
      <w:tblGrid>
        <w:gridCol w:w="14307"/>
      </w:tblGrid>
      <w:tr w:rsidR="00A02098" w:rsidRPr="00F57DCE" w14:paraId="30458606" w14:textId="77777777" w:rsidTr="00BA0BAF">
        <w:tc>
          <w:tcPr>
            <w:tcW w:w="14307" w:type="dxa"/>
            <w:shd w:val="clear" w:color="auto" w:fill="auto"/>
          </w:tcPr>
          <w:p w14:paraId="5C72CFB5" w14:textId="4678F2E8" w:rsidR="00A02098" w:rsidRDefault="00A02098" w:rsidP="006C3ECB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b/>
                <w:color w:val="7030A0"/>
                <w:sz w:val="22"/>
                <w:szCs w:val="22"/>
              </w:rPr>
            </w:pPr>
            <w:r>
              <w:rPr>
                <w:b/>
                <w:color w:val="7030A0"/>
                <w:sz w:val="22"/>
                <w:szCs w:val="22"/>
              </w:rPr>
              <w:t>4</w:t>
            </w:r>
            <w:r w:rsidRPr="00AD3DC5">
              <w:rPr>
                <w:b/>
                <w:color w:val="7030A0"/>
                <w:sz w:val="22"/>
                <w:szCs w:val="22"/>
              </w:rPr>
              <w:t>.</w:t>
            </w:r>
            <w:r w:rsidRPr="00AD3DC5">
              <w:rPr>
                <w:b/>
                <w:color w:val="7030A0"/>
                <w:sz w:val="22"/>
                <w:szCs w:val="22"/>
              </w:rPr>
              <w:tab/>
              <w:t>tabáku do vodní dýmky množství výrobku v jednotkovém balení určeném k přímé spotřebě </w:t>
            </w:r>
            <w:r w:rsidR="00F253A7">
              <w:rPr>
                <w:b/>
                <w:color w:val="7030A0"/>
                <w:sz w:val="22"/>
                <w:szCs w:val="22"/>
              </w:rPr>
              <w:t xml:space="preserve">v </w:t>
            </w:r>
            <w:r w:rsidRPr="00AD3DC5">
              <w:rPr>
                <w:b/>
                <w:color w:val="7030A0"/>
                <w:sz w:val="22"/>
                <w:szCs w:val="22"/>
              </w:rPr>
              <w:t>gramech,</w:t>
            </w:r>
          </w:p>
          <w:p w14:paraId="3B973AD4" w14:textId="3DD365DE" w:rsidR="00A02098" w:rsidRPr="006F15B9" w:rsidRDefault="00A02098" w:rsidP="006C3ECB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3652FC">
              <w:rPr>
                <w:strike/>
                <w:color w:val="7030A0"/>
                <w:sz w:val="22"/>
                <w:szCs w:val="22"/>
              </w:rPr>
              <w:t>4.</w:t>
            </w:r>
            <w:r w:rsidRPr="003652FC">
              <w:rPr>
                <w:color w:val="7030A0"/>
                <w:sz w:val="22"/>
                <w:szCs w:val="22"/>
              </w:rPr>
              <w:t xml:space="preserve"> </w:t>
            </w:r>
            <w:r w:rsidRPr="003652FC">
              <w:rPr>
                <w:b/>
                <w:color w:val="7030A0"/>
                <w:sz w:val="22"/>
                <w:szCs w:val="22"/>
              </w:rPr>
              <w:t>5.</w:t>
            </w:r>
            <w:r w:rsidRPr="003652FC">
              <w:rPr>
                <w:color w:val="7030A0"/>
                <w:sz w:val="22"/>
                <w:szCs w:val="22"/>
              </w:rPr>
              <w:tab/>
            </w:r>
            <w:r w:rsidRPr="006F15B9">
              <w:rPr>
                <w:sz w:val="22"/>
                <w:szCs w:val="22"/>
              </w:rPr>
              <w:t>zahřívaných tabákových výrobků množstvím náplně</w:t>
            </w:r>
            <w:r w:rsidR="009C399B" w:rsidRPr="006F15B9">
              <w:rPr>
                <w:sz w:val="22"/>
                <w:szCs w:val="22"/>
              </w:rPr>
              <w:t xml:space="preserve"> obsažené</w:t>
            </w:r>
            <w:r w:rsidRPr="006F15B9">
              <w:rPr>
                <w:sz w:val="22"/>
                <w:szCs w:val="22"/>
              </w:rPr>
              <w:t xml:space="preserve"> v zahřívaných tabákových výrobcích v jednotkovém balení určeném k přímé spotřebě v gramech zaokrouhlen</w:t>
            </w:r>
            <w:r w:rsidR="009C399B">
              <w:rPr>
                <w:sz w:val="22"/>
                <w:szCs w:val="22"/>
              </w:rPr>
              <w:t>ým</w:t>
            </w:r>
            <w:r w:rsidRPr="006F15B9">
              <w:rPr>
                <w:sz w:val="22"/>
                <w:szCs w:val="22"/>
              </w:rPr>
              <w:t xml:space="preserve"> na 1 desetinné místo a počtem kusů v jednotkovém balení určeném k přímé spotřebě; tyto dvě náležitosti se oddělí lomítkem,</w:t>
            </w:r>
          </w:p>
          <w:p w14:paraId="33B8BC52" w14:textId="77777777" w:rsidR="00A02098" w:rsidRPr="003652FC" w:rsidRDefault="00A02098" w:rsidP="006C3ECB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6F15B9">
              <w:rPr>
                <w:strike/>
                <w:sz w:val="22"/>
                <w:szCs w:val="22"/>
              </w:rPr>
              <w:t>5.</w:t>
            </w:r>
            <w:r w:rsidRPr="006F15B9">
              <w:rPr>
                <w:sz w:val="22"/>
                <w:szCs w:val="22"/>
              </w:rPr>
              <w:t xml:space="preserve"> </w:t>
            </w:r>
            <w:r w:rsidRPr="006F15B9">
              <w:rPr>
                <w:b/>
                <w:color w:val="7030A0"/>
                <w:sz w:val="22"/>
                <w:szCs w:val="22"/>
              </w:rPr>
              <w:t>6.</w:t>
            </w:r>
            <w:r w:rsidRPr="006F15B9">
              <w:rPr>
                <w:sz w:val="22"/>
                <w:szCs w:val="22"/>
              </w:rPr>
              <w:tab/>
              <w:t xml:space="preserve">ostatního tabákového výrobku množstvím výrobku v jednotkovém </w:t>
            </w:r>
            <w:r w:rsidRPr="001541AE">
              <w:rPr>
                <w:sz w:val="22"/>
                <w:szCs w:val="22"/>
              </w:rPr>
              <w:t>balení určeném k přímé spotřebě v gramech zaokrouhleným na 1 desetinné místo</w:t>
            </w:r>
            <w:r w:rsidRPr="003652FC">
              <w:rPr>
                <w:sz w:val="22"/>
                <w:szCs w:val="22"/>
              </w:rPr>
              <w:t>,</w:t>
            </w:r>
          </w:p>
          <w:p w14:paraId="511D5F71" w14:textId="77777777" w:rsidR="00A02098" w:rsidRPr="003652FC" w:rsidRDefault="00A02098" w:rsidP="006C3ECB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3652FC">
              <w:rPr>
                <w:strike/>
                <w:color w:val="7030A0"/>
                <w:sz w:val="22"/>
                <w:szCs w:val="22"/>
              </w:rPr>
              <w:t>6.</w:t>
            </w:r>
            <w:r w:rsidRPr="003652FC">
              <w:rPr>
                <w:b/>
                <w:color w:val="7030A0"/>
                <w:sz w:val="22"/>
                <w:szCs w:val="22"/>
              </w:rPr>
              <w:t xml:space="preserve"> 7</w:t>
            </w:r>
            <w:r w:rsidRPr="003652FC">
              <w:rPr>
                <w:sz w:val="22"/>
                <w:szCs w:val="22"/>
              </w:rPr>
              <w:t>.</w:t>
            </w:r>
            <w:r w:rsidRPr="003652FC">
              <w:rPr>
                <w:sz w:val="22"/>
                <w:szCs w:val="22"/>
              </w:rPr>
              <w:tab/>
            </w:r>
            <w:r w:rsidRPr="001541AE">
              <w:rPr>
                <w:sz w:val="22"/>
                <w:szCs w:val="22"/>
              </w:rPr>
              <w:t>náplně do elektronické cigarety množstvím výrobku v jednotkovém balení určeném k přímé spotřebě v mililitrech zaokrouhleným na 1 desetinné místo</w:t>
            </w:r>
            <w:r w:rsidRPr="003652FC">
              <w:rPr>
                <w:sz w:val="22"/>
                <w:szCs w:val="22"/>
              </w:rPr>
              <w:t>,</w:t>
            </w:r>
          </w:p>
          <w:p w14:paraId="6EE36118" w14:textId="77777777" w:rsidR="00A02098" w:rsidRPr="003652FC" w:rsidRDefault="00A02098" w:rsidP="006C3ECB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3652FC">
              <w:rPr>
                <w:strike/>
                <w:color w:val="7030A0"/>
                <w:sz w:val="22"/>
                <w:szCs w:val="22"/>
              </w:rPr>
              <w:t>7.</w:t>
            </w:r>
            <w:r w:rsidRPr="003652FC">
              <w:rPr>
                <w:b/>
                <w:color w:val="7030A0"/>
                <w:sz w:val="22"/>
                <w:szCs w:val="22"/>
              </w:rPr>
              <w:t xml:space="preserve"> 8</w:t>
            </w:r>
            <w:r w:rsidRPr="003652FC">
              <w:rPr>
                <w:sz w:val="22"/>
                <w:szCs w:val="22"/>
              </w:rPr>
              <w:t>.</w:t>
            </w:r>
            <w:r w:rsidRPr="003652FC">
              <w:rPr>
                <w:sz w:val="22"/>
                <w:szCs w:val="22"/>
              </w:rPr>
              <w:tab/>
            </w:r>
            <w:r w:rsidRPr="001541AE">
              <w:rPr>
                <w:sz w:val="22"/>
                <w:szCs w:val="22"/>
              </w:rPr>
              <w:t>nikotinového sáčku množstvím výrobku v jednotkovém balení určeném k přímé spotřebě v gramech zaokrouhleným na 1 desetinné místo</w:t>
            </w:r>
            <w:r w:rsidRPr="003652FC">
              <w:rPr>
                <w:sz w:val="22"/>
                <w:szCs w:val="22"/>
              </w:rPr>
              <w:t>,</w:t>
            </w:r>
          </w:p>
          <w:p w14:paraId="2410B6E7" w14:textId="6BCA818D" w:rsidR="00A02098" w:rsidRPr="003652FC" w:rsidRDefault="00A02098" w:rsidP="006C3ECB">
            <w:pPr>
              <w:pStyle w:val="Textbodu"/>
              <w:numPr>
                <w:ilvl w:val="0"/>
                <w:numId w:val="0"/>
              </w:numPr>
              <w:ind w:left="851" w:hanging="426"/>
              <w:outlineLvl w:val="9"/>
              <w:rPr>
                <w:sz w:val="22"/>
                <w:szCs w:val="22"/>
              </w:rPr>
            </w:pPr>
            <w:r w:rsidRPr="003652FC">
              <w:rPr>
                <w:strike/>
                <w:color w:val="7030A0"/>
                <w:sz w:val="22"/>
                <w:szCs w:val="22"/>
              </w:rPr>
              <w:t>8.</w:t>
            </w:r>
            <w:r w:rsidRPr="003652FC">
              <w:rPr>
                <w:b/>
                <w:color w:val="7030A0"/>
                <w:sz w:val="22"/>
                <w:szCs w:val="22"/>
              </w:rPr>
              <w:t xml:space="preserve"> 9</w:t>
            </w:r>
            <w:r w:rsidRPr="003652FC">
              <w:rPr>
                <w:sz w:val="22"/>
                <w:szCs w:val="22"/>
              </w:rPr>
              <w:t>.</w:t>
            </w:r>
            <w:r w:rsidRPr="003652FC">
              <w:rPr>
                <w:sz w:val="22"/>
                <w:szCs w:val="22"/>
              </w:rPr>
              <w:tab/>
            </w:r>
            <w:r w:rsidRPr="001541AE">
              <w:rPr>
                <w:sz w:val="22"/>
                <w:szCs w:val="22"/>
              </w:rPr>
              <w:t>ostatního nikotinového výrobku množství</w:t>
            </w:r>
            <w:r w:rsidR="006025E5">
              <w:rPr>
                <w:sz w:val="22"/>
                <w:szCs w:val="22"/>
              </w:rPr>
              <w:t>m</w:t>
            </w:r>
            <w:r w:rsidRPr="001541AE">
              <w:rPr>
                <w:sz w:val="22"/>
                <w:szCs w:val="22"/>
              </w:rPr>
              <w:t xml:space="preserve"> výrobku v jednotkovém balení určeném k přímé spotřebě v gramech zaokrouhleným na 1 desetinné místo</w:t>
            </w:r>
            <w:r>
              <w:rPr>
                <w:sz w:val="22"/>
                <w:szCs w:val="22"/>
              </w:rPr>
              <w:t>,</w:t>
            </w:r>
          </w:p>
        </w:tc>
      </w:tr>
    </w:tbl>
    <w:p w14:paraId="541686D2" w14:textId="1416DD35" w:rsidR="00A91DF0" w:rsidRPr="00DD3357" w:rsidRDefault="00A91DF0" w:rsidP="006C3ECB">
      <w:pPr>
        <w:pStyle w:val="Textbodu"/>
        <w:numPr>
          <w:ilvl w:val="0"/>
          <w:numId w:val="0"/>
        </w:numPr>
        <w:ind w:left="850" w:hanging="425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d)</w:t>
      </w:r>
      <w:r w:rsidRPr="00DD3357">
        <w:rPr>
          <w:sz w:val="22"/>
          <w:szCs w:val="22"/>
        </w:rPr>
        <w:tab/>
        <w:t>čtvrtá část kódu je tvořena velkým písmenem, které charakterizuje sazbu spotřební daně.</w:t>
      </w:r>
    </w:p>
    <w:p w14:paraId="7F3EFE7A" w14:textId="77777777" w:rsidR="00A91DF0" w:rsidRPr="00DD3357" w:rsidRDefault="00A91DF0" w:rsidP="00424C47">
      <w:pPr>
        <w:pStyle w:val="Textbodu"/>
        <w:keepNext/>
        <w:numPr>
          <w:ilvl w:val="0"/>
          <w:numId w:val="0"/>
        </w:numPr>
        <w:spacing w:before="120"/>
        <w:ind w:left="284"/>
        <w:outlineLvl w:val="9"/>
        <w:rPr>
          <w:b/>
          <w:sz w:val="22"/>
          <w:szCs w:val="22"/>
        </w:rPr>
      </w:pPr>
      <w:r w:rsidRPr="00DD3357">
        <w:rPr>
          <w:b/>
          <w:sz w:val="22"/>
          <w:szCs w:val="22"/>
        </w:rPr>
        <w:t>Příklady kódu tabákové nálepky:</w:t>
      </w:r>
    </w:p>
    <w:p w14:paraId="2EB58682" w14:textId="77777777" w:rsidR="00A91DF0" w:rsidRPr="00DD3357" w:rsidRDefault="00A91DF0" w:rsidP="00045C07">
      <w:pPr>
        <w:pStyle w:val="Textbodu"/>
        <w:numPr>
          <w:ilvl w:val="0"/>
          <w:numId w:val="0"/>
        </w:numPr>
        <w:ind w:left="851" w:hanging="284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1.</w:t>
      </w:r>
      <w:r w:rsidRPr="00DD3357">
        <w:rPr>
          <w:sz w:val="22"/>
          <w:szCs w:val="22"/>
        </w:rPr>
        <w:tab/>
        <w:t>Cm20/105M (tabáková nálepka pro cigarety o rozměru 16 mm x 32 mm pro jednotkové balení obsahující 20 kusů cigaret s cenou 105 Kč za toto balení a se sazbou daně, která je charakterizována písmenem M),</w:t>
      </w:r>
    </w:p>
    <w:p w14:paraId="04F5EA31" w14:textId="77777777" w:rsidR="00A91DF0" w:rsidRPr="00DD3357" w:rsidRDefault="00A91DF0" w:rsidP="00045C07">
      <w:pPr>
        <w:pStyle w:val="Textbodu"/>
        <w:numPr>
          <w:ilvl w:val="0"/>
          <w:numId w:val="0"/>
        </w:numPr>
        <w:ind w:left="851" w:hanging="284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2.</w:t>
      </w:r>
      <w:r w:rsidRPr="00DD3357">
        <w:rPr>
          <w:sz w:val="22"/>
          <w:szCs w:val="22"/>
        </w:rPr>
        <w:tab/>
        <w:t xml:space="preserve">Dv20M (tabáková nálepka pro doutníky a </w:t>
      </w:r>
      <w:proofErr w:type="spellStart"/>
      <w:r w:rsidRPr="00DD3357">
        <w:rPr>
          <w:sz w:val="22"/>
          <w:szCs w:val="22"/>
        </w:rPr>
        <w:t>cigarillos</w:t>
      </w:r>
      <w:proofErr w:type="spellEnd"/>
      <w:r w:rsidRPr="00DD3357">
        <w:rPr>
          <w:sz w:val="22"/>
          <w:szCs w:val="22"/>
        </w:rPr>
        <w:t xml:space="preserve"> o rozměru 20 mm x 44 mm pro jednotkové balení obsahující 20 kusů doutníků nebo </w:t>
      </w:r>
      <w:proofErr w:type="spellStart"/>
      <w:r w:rsidRPr="00DD3357">
        <w:rPr>
          <w:sz w:val="22"/>
          <w:szCs w:val="22"/>
        </w:rPr>
        <w:t>cigarillos</w:t>
      </w:r>
      <w:proofErr w:type="spellEnd"/>
      <w:r w:rsidRPr="00DD3357">
        <w:rPr>
          <w:sz w:val="22"/>
          <w:szCs w:val="22"/>
        </w:rPr>
        <w:t xml:space="preserve"> se sazbou daně, která je charakterizována písmenem M),</w:t>
      </w:r>
    </w:p>
    <w:p w14:paraId="69261FC8" w14:textId="4F2C2707" w:rsidR="00A91DF0" w:rsidRPr="006F15B9" w:rsidRDefault="00A91DF0" w:rsidP="00045C07">
      <w:pPr>
        <w:pStyle w:val="Textbodu"/>
        <w:numPr>
          <w:ilvl w:val="0"/>
          <w:numId w:val="0"/>
        </w:numPr>
        <w:ind w:left="851" w:hanging="284"/>
        <w:outlineLvl w:val="9"/>
        <w:rPr>
          <w:sz w:val="22"/>
          <w:szCs w:val="22"/>
        </w:rPr>
      </w:pPr>
      <w:r w:rsidRPr="00DD3357">
        <w:rPr>
          <w:sz w:val="22"/>
          <w:szCs w:val="22"/>
        </w:rPr>
        <w:t>3.</w:t>
      </w:r>
      <w:r w:rsidRPr="006F15B9">
        <w:rPr>
          <w:sz w:val="22"/>
          <w:szCs w:val="22"/>
        </w:rPr>
        <w:tab/>
      </w:r>
      <w:r w:rsidR="00FC18A8" w:rsidRPr="006F15B9">
        <w:rPr>
          <w:sz w:val="22"/>
          <w:szCs w:val="22"/>
        </w:rPr>
        <w:t xml:space="preserve">Tv30M </w:t>
      </w:r>
      <w:r w:rsidRPr="006F15B9">
        <w:rPr>
          <w:sz w:val="22"/>
          <w:szCs w:val="22"/>
        </w:rPr>
        <w:t>(tabáková nálepka pro tabák ke kouření o rozměru 20</w:t>
      </w:r>
      <w:r w:rsidR="004D23AE" w:rsidRPr="006F15B9">
        <w:rPr>
          <w:sz w:val="22"/>
          <w:szCs w:val="22"/>
        </w:rPr>
        <w:t xml:space="preserve"> </w:t>
      </w:r>
      <w:r w:rsidR="004D23AE" w:rsidRPr="006F15B9">
        <w:rPr>
          <w:b/>
          <w:sz w:val="22"/>
          <w:szCs w:val="22"/>
        </w:rPr>
        <w:t>mm</w:t>
      </w:r>
      <w:r w:rsidRPr="006F15B9">
        <w:rPr>
          <w:sz w:val="22"/>
          <w:szCs w:val="22"/>
        </w:rPr>
        <w:t xml:space="preserve"> x 44 mm pro jednotkové balení obsahující </w:t>
      </w:r>
      <w:r w:rsidR="00FC18A8" w:rsidRPr="006F15B9">
        <w:rPr>
          <w:sz w:val="22"/>
          <w:szCs w:val="22"/>
        </w:rPr>
        <w:t xml:space="preserve">30 </w:t>
      </w:r>
      <w:r w:rsidRPr="006F15B9">
        <w:rPr>
          <w:sz w:val="22"/>
          <w:szCs w:val="22"/>
        </w:rPr>
        <w:t>gramů tabáku se sazbou daně, která</w:t>
      </w:r>
      <w:r w:rsidR="005047E5" w:rsidRPr="006F15B9">
        <w:rPr>
          <w:sz w:val="22"/>
          <w:szCs w:val="22"/>
        </w:rPr>
        <w:t> </w:t>
      </w:r>
      <w:r w:rsidRPr="006F15B9">
        <w:rPr>
          <w:sz w:val="22"/>
          <w:szCs w:val="22"/>
        </w:rPr>
        <w:t>je</w:t>
      </w:r>
      <w:r w:rsidR="005047E5" w:rsidRPr="006F15B9">
        <w:rPr>
          <w:sz w:val="22"/>
          <w:szCs w:val="22"/>
        </w:rPr>
        <w:t> </w:t>
      </w:r>
      <w:r w:rsidRPr="006F15B9">
        <w:rPr>
          <w:sz w:val="22"/>
          <w:szCs w:val="22"/>
        </w:rPr>
        <w:t>charakterizována písmenem M),</w:t>
      </w:r>
    </w:p>
    <w:p w14:paraId="769E2E85" w14:textId="7FD27351" w:rsidR="00A91DF0" w:rsidRPr="006F15B9" w:rsidRDefault="00A91DF0" w:rsidP="00045C07">
      <w:pPr>
        <w:ind w:left="851" w:hanging="283"/>
        <w:rPr>
          <w:b/>
          <w:sz w:val="22"/>
          <w:szCs w:val="22"/>
        </w:rPr>
      </w:pPr>
      <w:r w:rsidRPr="006F15B9">
        <w:rPr>
          <w:sz w:val="22"/>
          <w:szCs w:val="22"/>
        </w:rPr>
        <w:t>4.</w:t>
      </w:r>
      <w:r w:rsidRPr="006F15B9">
        <w:rPr>
          <w:sz w:val="22"/>
          <w:szCs w:val="22"/>
        </w:rPr>
        <w:tab/>
        <w:t xml:space="preserve">Zm6,2/20M (tabáková nálepka pro zahřívané tabákové výrobky o rozměru 16 mm x 32 mm pro jednotkové balení obsahující 6,2 g </w:t>
      </w:r>
      <w:r w:rsidR="003C01E2" w:rsidRPr="006F15B9">
        <w:rPr>
          <w:strike/>
          <w:sz w:val="22"/>
          <w:szCs w:val="22"/>
        </w:rPr>
        <w:t>tabáku a dvacet</w:t>
      </w:r>
      <w:r w:rsidR="003C01E2" w:rsidRPr="006F15B9">
        <w:rPr>
          <w:sz w:val="22"/>
          <w:szCs w:val="22"/>
        </w:rPr>
        <w:t xml:space="preserve"> </w:t>
      </w:r>
      <w:r w:rsidR="003C01E2" w:rsidRPr="006F15B9">
        <w:rPr>
          <w:b/>
          <w:sz w:val="22"/>
          <w:szCs w:val="22"/>
        </w:rPr>
        <w:t>náplně</w:t>
      </w:r>
      <w:r w:rsidR="003C01E2" w:rsidRPr="006F15B9">
        <w:rPr>
          <w:sz w:val="22"/>
          <w:szCs w:val="22"/>
        </w:rPr>
        <w:t xml:space="preserve"> </w:t>
      </w:r>
      <w:r w:rsidR="003C01E2" w:rsidRPr="006F15B9">
        <w:rPr>
          <w:b/>
          <w:sz w:val="22"/>
          <w:szCs w:val="22"/>
        </w:rPr>
        <w:t>a 20</w:t>
      </w:r>
      <w:r w:rsidRPr="006F15B9">
        <w:rPr>
          <w:sz w:val="22"/>
          <w:szCs w:val="22"/>
        </w:rPr>
        <w:t xml:space="preserve"> kusů zahřívaných tabákových výrobků se sazbou daně, která je charakterizována písmenem M)</w:t>
      </w:r>
      <w:r w:rsidRPr="006F15B9">
        <w:rPr>
          <w:strike/>
          <w:sz w:val="22"/>
          <w:szCs w:val="22"/>
        </w:rPr>
        <w:t>.</w:t>
      </w:r>
      <w:r w:rsidR="003C01E2" w:rsidRPr="006F15B9">
        <w:rPr>
          <w:b/>
          <w:sz w:val="22"/>
          <w:szCs w:val="22"/>
        </w:rPr>
        <w:t>,</w:t>
      </w:r>
    </w:p>
    <w:p w14:paraId="4EAA7319" w14:textId="77777777" w:rsidR="003C01E2" w:rsidRPr="006F15B9" w:rsidRDefault="00796AC1" w:rsidP="003C01E2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5.</w:t>
      </w:r>
      <w:r w:rsidRPr="006F15B9">
        <w:rPr>
          <w:b/>
          <w:sz w:val="22"/>
          <w:szCs w:val="22"/>
        </w:rPr>
        <w:tab/>
      </w:r>
      <w:r w:rsidR="003C01E2" w:rsidRPr="006F15B9">
        <w:rPr>
          <w:b/>
          <w:sz w:val="22"/>
          <w:szCs w:val="22"/>
        </w:rPr>
        <w:t>Om10M (tabáková nálepka pro ostatní tabákový výrobek – např. žvýkací tabák – o rozměru 16 mm x 32 mm pro jednotkové balení obsahující 10 g výrobku se sazbou daně, která je charakterizována písmenem M),</w:t>
      </w:r>
    </w:p>
    <w:p w14:paraId="7C0E6576" w14:textId="77777777" w:rsidR="003C01E2" w:rsidRPr="006F15B9" w:rsidRDefault="003C01E2" w:rsidP="003C01E2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6.</w:t>
      </w:r>
      <w:r w:rsidRPr="006F15B9">
        <w:rPr>
          <w:b/>
          <w:sz w:val="22"/>
          <w:szCs w:val="22"/>
        </w:rPr>
        <w:tab/>
        <w:t>Ev2M (tabáková nálepka pro náplň do elektronické cigarety o rozměru 20 mm x 44 mm pro jednotkové balení obsahující 2 ml výrobku se sazbou daně, která je charakterizována písmenem M),</w:t>
      </w:r>
    </w:p>
    <w:p w14:paraId="4F5768D6" w14:textId="77777777" w:rsidR="003C01E2" w:rsidRPr="006F15B9" w:rsidRDefault="003C01E2" w:rsidP="003C01E2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7.</w:t>
      </w:r>
      <w:r w:rsidRPr="006F15B9">
        <w:rPr>
          <w:b/>
          <w:sz w:val="22"/>
          <w:szCs w:val="22"/>
        </w:rPr>
        <w:tab/>
        <w:t>Sm14M (tabáková nálepka pro nikotinový sáček o rozměru 16 mm x 32 mm pro jednotkové balení obsahující 14 g výrobku se sazbou daně, která je charakterizována písmenem M),</w:t>
      </w:r>
    </w:p>
    <w:p w14:paraId="675DB514" w14:textId="77777777" w:rsidR="003C01E2" w:rsidRPr="006F15B9" w:rsidRDefault="003C01E2" w:rsidP="003C01E2">
      <w:pPr>
        <w:pStyle w:val="Textbodu"/>
        <w:keepNext/>
        <w:numPr>
          <w:ilvl w:val="0"/>
          <w:numId w:val="0"/>
        </w:numPr>
        <w:ind w:left="850" w:hanging="425"/>
        <w:outlineLvl w:val="9"/>
        <w:rPr>
          <w:b/>
          <w:sz w:val="22"/>
          <w:szCs w:val="22"/>
        </w:rPr>
      </w:pPr>
      <w:r w:rsidRPr="006F15B9">
        <w:rPr>
          <w:b/>
          <w:sz w:val="22"/>
          <w:szCs w:val="22"/>
        </w:rPr>
        <w:t>8.</w:t>
      </w:r>
      <w:r w:rsidRPr="006F15B9">
        <w:rPr>
          <w:b/>
          <w:sz w:val="22"/>
          <w:szCs w:val="22"/>
        </w:rPr>
        <w:tab/>
        <w:t>Nv8M (tabáková nálepka pro ostatní nikotinový výrobek o rozměru 20 mm x 44 mm pro jednotkové balení obsahující 8 g výrobku se sazbou daně, která je charakterizována písmenem M).</w:t>
      </w:r>
    </w:p>
    <w:tbl>
      <w:tblPr>
        <w:tblStyle w:val="Mkatabulky"/>
        <w:tblW w:w="14307" w:type="dxa"/>
        <w:tblInd w:w="-147" w:type="dxa"/>
        <w:tblBorders>
          <w:top w:val="dotted" w:sz="12" w:space="0" w:color="7030A0"/>
          <w:left w:val="dotted" w:sz="12" w:space="0" w:color="7030A0"/>
          <w:bottom w:val="dotted" w:sz="12" w:space="0" w:color="7030A0"/>
          <w:right w:val="dotted" w:sz="12" w:space="0" w:color="7030A0"/>
          <w:insideH w:val="dotted" w:sz="12" w:space="0" w:color="7030A0"/>
          <w:insideV w:val="dotted" w:sz="12" w:space="0" w:color="7030A0"/>
        </w:tblBorders>
        <w:tblLook w:val="04A0" w:firstRow="1" w:lastRow="0" w:firstColumn="1" w:lastColumn="0" w:noHBand="0" w:noVBand="1"/>
      </w:tblPr>
      <w:tblGrid>
        <w:gridCol w:w="14307"/>
      </w:tblGrid>
      <w:tr w:rsidR="003C01E2" w:rsidRPr="00F57DCE" w14:paraId="43CA25E8" w14:textId="77777777" w:rsidTr="00BA0BAF">
        <w:tc>
          <w:tcPr>
            <w:tcW w:w="14307" w:type="dxa"/>
          </w:tcPr>
          <w:p w14:paraId="10F8AA38" w14:textId="77777777" w:rsidR="003C01E2" w:rsidRDefault="003C01E2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b/>
                <w:color w:val="7030A0"/>
                <w:sz w:val="22"/>
                <w:szCs w:val="22"/>
              </w:rPr>
            </w:pPr>
            <w:r>
              <w:rPr>
                <w:b/>
                <w:color w:val="7030A0"/>
                <w:sz w:val="22"/>
                <w:szCs w:val="22"/>
              </w:rPr>
              <w:t>4.</w:t>
            </w:r>
            <w:r w:rsidRPr="00334581">
              <w:rPr>
                <w:b/>
                <w:color w:val="7030A0"/>
                <w:sz w:val="22"/>
                <w:szCs w:val="22"/>
              </w:rPr>
              <w:tab/>
            </w:r>
            <w:r w:rsidRPr="00527AD3">
              <w:rPr>
                <w:b/>
                <w:color w:val="7030A0"/>
                <w:sz w:val="22"/>
                <w:szCs w:val="22"/>
              </w:rPr>
              <w:t>Vv200M (tabáková nálepka pro tabák do vodní dýmky o rozměru 20</w:t>
            </w:r>
            <w:r>
              <w:rPr>
                <w:b/>
                <w:color w:val="7030A0"/>
                <w:sz w:val="22"/>
                <w:szCs w:val="22"/>
              </w:rPr>
              <w:t xml:space="preserve"> mm</w:t>
            </w:r>
            <w:r w:rsidRPr="00527AD3">
              <w:rPr>
                <w:b/>
                <w:color w:val="7030A0"/>
                <w:sz w:val="22"/>
                <w:szCs w:val="22"/>
              </w:rPr>
              <w:t xml:space="preserve"> x 44 mm pro jednotkové balení obsahující 200 g výrobku se sazbou daně, která je charakterizována písmenem M),</w:t>
            </w:r>
          </w:p>
          <w:p w14:paraId="2EA6D3AD" w14:textId="77777777" w:rsidR="003C01E2" w:rsidRPr="006F15B9" w:rsidRDefault="003C01E2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4.</w:t>
            </w:r>
            <w:r w:rsidRPr="005C7F63">
              <w:rPr>
                <w:color w:val="7030A0"/>
                <w:sz w:val="22"/>
                <w:szCs w:val="22"/>
              </w:rPr>
              <w:t xml:space="preserve"> </w:t>
            </w:r>
            <w:r w:rsidRPr="005C7F63">
              <w:rPr>
                <w:b/>
                <w:color w:val="7030A0"/>
                <w:sz w:val="22"/>
                <w:szCs w:val="22"/>
              </w:rPr>
              <w:t>5.</w:t>
            </w:r>
            <w:r w:rsidRPr="00DD3357">
              <w:rPr>
                <w:sz w:val="22"/>
                <w:szCs w:val="22"/>
              </w:rPr>
              <w:tab/>
              <w:t xml:space="preserve">Zm6,2/20M (tabáková nálepka pro zahřívané tabákové výrobky o rozměru 16 mm x 32 mm pro jednotkové balení obsahující </w:t>
            </w:r>
            <w:r w:rsidRPr="006F15B9">
              <w:rPr>
                <w:sz w:val="22"/>
                <w:szCs w:val="22"/>
              </w:rPr>
              <w:t>6,2 g náplně a 20 kusů zahřívaných tabákových výrobků se sazbou daně, která je charakterizována písmenem M).</w:t>
            </w:r>
          </w:p>
          <w:p w14:paraId="51136991" w14:textId="77777777" w:rsidR="003C01E2" w:rsidRDefault="003C01E2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6F15B9">
              <w:rPr>
                <w:b/>
                <w:strike/>
                <w:color w:val="7030A0"/>
                <w:sz w:val="22"/>
                <w:szCs w:val="22"/>
              </w:rPr>
              <w:t>5.</w:t>
            </w:r>
            <w:r w:rsidRPr="006F15B9">
              <w:rPr>
                <w:b/>
                <w:color w:val="7030A0"/>
                <w:sz w:val="22"/>
                <w:szCs w:val="22"/>
              </w:rPr>
              <w:t xml:space="preserve"> 6.</w:t>
            </w:r>
            <w:r w:rsidRPr="006F15B9">
              <w:rPr>
                <w:sz w:val="22"/>
                <w:szCs w:val="22"/>
              </w:rPr>
              <w:tab/>
              <w:t xml:space="preserve">Om10M (tabáková nálepka pro ostatní tabákový výrobek – např. žvýkací tabák – o rozměru 16 mm x 32 mm pro jednotkové balení </w:t>
            </w:r>
            <w:r w:rsidRPr="003B51F7">
              <w:rPr>
                <w:sz w:val="22"/>
                <w:szCs w:val="22"/>
              </w:rPr>
              <w:t>obsahující 10 g výrobku se sazbou daně, která je charakterizována písmenem M),</w:t>
            </w:r>
          </w:p>
          <w:p w14:paraId="70C5B1B8" w14:textId="77777777" w:rsidR="003C01E2" w:rsidRPr="005C7F63" w:rsidRDefault="003C01E2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6.</w:t>
            </w:r>
            <w:r w:rsidRPr="005C7F63">
              <w:rPr>
                <w:color w:val="7030A0"/>
                <w:sz w:val="22"/>
                <w:szCs w:val="22"/>
              </w:rPr>
              <w:t xml:space="preserve"> </w:t>
            </w:r>
            <w:r w:rsidRPr="005C7F63">
              <w:rPr>
                <w:b/>
                <w:color w:val="7030A0"/>
                <w:sz w:val="22"/>
                <w:szCs w:val="22"/>
              </w:rPr>
              <w:t>7.</w:t>
            </w:r>
            <w:r w:rsidRPr="005C7F63">
              <w:rPr>
                <w:sz w:val="22"/>
                <w:szCs w:val="22"/>
              </w:rPr>
              <w:tab/>
              <w:t>Ev2M (tabáková nálepka pro náplň do e</w:t>
            </w:r>
            <w:r>
              <w:rPr>
                <w:sz w:val="22"/>
                <w:szCs w:val="22"/>
              </w:rPr>
              <w:t xml:space="preserve">lektronické </w:t>
            </w:r>
            <w:r w:rsidRPr="005C7F63">
              <w:rPr>
                <w:sz w:val="22"/>
                <w:szCs w:val="22"/>
              </w:rPr>
              <w:t xml:space="preserve">cigarety o rozměru 20 </w:t>
            </w:r>
            <w:r>
              <w:rPr>
                <w:sz w:val="22"/>
                <w:szCs w:val="22"/>
              </w:rPr>
              <w:t xml:space="preserve">mm </w:t>
            </w:r>
            <w:r w:rsidRPr="005C7F63">
              <w:rPr>
                <w:sz w:val="22"/>
                <w:szCs w:val="22"/>
              </w:rPr>
              <w:t>x 44 mm pro jednotkové balení obsahující 2 ml výrobku se sazbou daně, která je charakterizována písmenem M),</w:t>
            </w:r>
          </w:p>
          <w:p w14:paraId="6B3FDC13" w14:textId="77777777" w:rsidR="003C01E2" w:rsidRPr="005C7F63" w:rsidRDefault="003C01E2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7.</w:t>
            </w:r>
            <w:r w:rsidRPr="005C7F63">
              <w:rPr>
                <w:color w:val="7030A0"/>
                <w:sz w:val="22"/>
                <w:szCs w:val="22"/>
              </w:rPr>
              <w:t xml:space="preserve"> </w:t>
            </w:r>
            <w:r w:rsidRPr="005C7F63">
              <w:rPr>
                <w:b/>
                <w:color w:val="7030A0"/>
                <w:sz w:val="22"/>
                <w:szCs w:val="22"/>
              </w:rPr>
              <w:t>8.</w:t>
            </w:r>
            <w:r w:rsidRPr="005C7F63">
              <w:rPr>
                <w:sz w:val="22"/>
                <w:szCs w:val="22"/>
              </w:rPr>
              <w:tab/>
              <w:t xml:space="preserve">Sm14M (tabáková nálepka pro </w:t>
            </w:r>
            <w:r>
              <w:rPr>
                <w:sz w:val="22"/>
                <w:szCs w:val="22"/>
              </w:rPr>
              <w:t>nikotinový sáček</w:t>
            </w:r>
            <w:r w:rsidRPr="005C7F63">
              <w:rPr>
                <w:sz w:val="22"/>
                <w:szCs w:val="22"/>
              </w:rPr>
              <w:t xml:space="preserve"> o rozměru 16 </w:t>
            </w:r>
            <w:r>
              <w:rPr>
                <w:sz w:val="22"/>
                <w:szCs w:val="22"/>
              </w:rPr>
              <w:t xml:space="preserve">mm </w:t>
            </w:r>
            <w:r w:rsidRPr="005C7F63">
              <w:rPr>
                <w:sz w:val="22"/>
                <w:szCs w:val="22"/>
              </w:rPr>
              <w:t>x 32 mm pro jednotkové balení obsahující 14 g výrobku se sazbou daně, která je charakterizována písmenem M),</w:t>
            </w:r>
          </w:p>
          <w:p w14:paraId="0BEAA50A" w14:textId="77777777" w:rsidR="003C01E2" w:rsidRPr="005C7F63" w:rsidRDefault="003C01E2" w:rsidP="00BA0BAF">
            <w:pPr>
              <w:pStyle w:val="Textbodu"/>
              <w:keepNext/>
              <w:numPr>
                <w:ilvl w:val="0"/>
                <w:numId w:val="0"/>
              </w:numPr>
              <w:ind w:left="850" w:hanging="425"/>
              <w:outlineLvl w:val="9"/>
              <w:rPr>
                <w:sz w:val="22"/>
                <w:szCs w:val="22"/>
              </w:rPr>
            </w:pPr>
            <w:r w:rsidRPr="005C7F63">
              <w:rPr>
                <w:strike/>
                <w:color w:val="7030A0"/>
                <w:sz w:val="22"/>
                <w:szCs w:val="22"/>
              </w:rPr>
              <w:t>8.</w:t>
            </w:r>
            <w:r w:rsidRPr="005C7F63">
              <w:rPr>
                <w:color w:val="7030A0"/>
                <w:sz w:val="22"/>
                <w:szCs w:val="22"/>
              </w:rPr>
              <w:t xml:space="preserve"> </w:t>
            </w:r>
            <w:r w:rsidRPr="005C7F63">
              <w:rPr>
                <w:b/>
                <w:color w:val="7030A0"/>
                <w:sz w:val="22"/>
                <w:szCs w:val="22"/>
              </w:rPr>
              <w:t>9.</w:t>
            </w:r>
            <w:r w:rsidRPr="005C7F63">
              <w:rPr>
                <w:sz w:val="22"/>
                <w:szCs w:val="22"/>
              </w:rPr>
              <w:tab/>
              <w:t xml:space="preserve">Nv8M (tabáková nálepka pro ostatní nikotinový výrobek o rozměru </w:t>
            </w:r>
            <w:r>
              <w:rPr>
                <w:sz w:val="22"/>
                <w:szCs w:val="22"/>
              </w:rPr>
              <w:t>20</w:t>
            </w:r>
            <w:r w:rsidRPr="005C7F63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mm </w:t>
            </w:r>
            <w:r w:rsidRPr="005C7F63">
              <w:rPr>
                <w:sz w:val="22"/>
                <w:szCs w:val="22"/>
              </w:rPr>
              <w:t xml:space="preserve">x </w:t>
            </w:r>
            <w:r>
              <w:rPr>
                <w:sz w:val="22"/>
                <w:szCs w:val="22"/>
              </w:rPr>
              <w:t>44</w:t>
            </w:r>
            <w:r w:rsidRPr="005C7F63">
              <w:rPr>
                <w:sz w:val="22"/>
                <w:szCs w:val="22"/>
              </w:rPr>
              <w:t xml:space="preserve"> mm pro jednotkové balení obsahující 8 g výrobku se sazbou daně, která je charakterizována písmenem M).</w:t>
            </w:r>
          </w:p>
        </w:tc>
      </w:tr>
    </w:tbl>
    <w:p w14:paraId="2D6B8F9D" w14:textId="77777777" w:rsidR="00A91DF0" w:rsidRPr="00DD3357" w:rsidRDefault="00A91DF0" w:rsidP="006F15B9">
      <w:pPr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4)</w:t>
      </w:r>
      <w:r w:rsidRPr="00DD3357">
        <w:rPr>
          <w:sz w:val="22"/>
          <w:szCs w:val="22"/>
        </w:rPr>
        <w:tab/>
        <w:t>Do tohoto sloupce se zaznamenává počet tabákových nálepek, kt</w:t>
      </w:r>
      <w:r w:rsidR="00883424" w:rsidRPr="00DD3357">
        <w:rPr>
          <w:sz w:val="22"/>
          <w:szCs w:val="22"/>
        </w:rPr>
        <w:t>eré se do kalendářního roku, za </w:t>
      </w:r>
      <w:r w:rsidRPr="00DD3357">
        <w:rPr>
          <w:sz w:val="22"/>
          <w:szCs w:val="22"/>
        </w:rPr>
        <w:t>který se inventura provádí, převedly z předcházejícího kalendářního roku, a to součet počtu tabákových nálepek</w:t>
      </w:r>
    </w:p>
    <w:p w14:paraId="12715813" w14:textId="77777777" w:rsidR="00A91DF0" w:rsidRPr="00DD3357" w:rsidRDefault="00A91DF0" w:rsidP="00045C07">
      <w:pPr>
        <w:ind w:left="567" w:hanging="283"/>
        <w:rPr>
          <w:bCs/>
          <w:sz w:val="22"/>
          <w:szCs w:val="22"/>
        </w:rPr>
      </w:pPr>
      <w:r w:rsidRPr="00DD3357">
        <w:rPr>
          <w:bCs/>
          <w:sz w:val="22"/>
          <w:szCs w:val="22"/>
        </w:rPr>
        <w:t>a)</w:t>
      </w:r>
      <w:r w:rsidRPr="00DD3357">
        <w:rPr>
          <w:bCs/>
          <w:sz w:val="22"/>
          <w:szCs w:val="22"/>
        </w:rPr>
        <w:tab/>
        <w:t xml:space="preserve">odebraných, ale dosud na jednotkových baleních nepoužitých, a </w:t>
      </w:r>
    </w:p>
    <w:p w14:paraId="214C82CF" w14:textId="77777777" w:rsidR="00A91DF0" w:rsidRPr="00DD3357" w:rsidRDefault="00A91DF0" w:rsidP="00045C07">
      <w:pPr>
        <w:tabs>
          <w:tab w:val="left" w:pos="567"/>
        </w:tabs>
        <w:ind w:left="284"/>
        <w:rPr>
          <w:sz w:val="22"/>
          <w:szCs w:val="22"/>
        </w:rPr>
      </w:pPr>
      <w:r w:rsidRPr="00DD3357">
        <w:rPr>
          <w:bCs/>
          <w:sz w:val="22"/>
          <w:szCs w:val="22"/>
        </w:rPr>
        <w:t>b)</w:t>
      </w:r>
      <w:r w:rsidRPr="00DD3357">
        <w:rPr>
          <w:bCs/>
          <w:sz w:val="22"/>
          <w:szCs w:val="22"/>
        </w:rPr>
        <w:tab/>
        <w:t>použitých na jednotkových baleních, která dosud nebyla uvedena do volného daňového oběhu.</w:t>
      </w:r>
    </w:p>
    <w:p w14:paraId="0F42F1A1" w14:textId="77777777" w:rsidR="00A91DF0" w:rsidRPr="00DD3357" w:rsidRDefault="00A91DF0" w:rsidP="00045C07">
      <w:pPr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5)</w:t>
      </w:r>
      <w:r w:rsidRPr="00DD3357">
        <w:rPr>
          <w:sz w:val="22"/>
          <w:szCs w:val="22"/>
        </w:rPr>
        <w:tab/>
        <w:t>Do tohoto sloupce se zaznamenává počet tabákových nálepek od</w:t>
      </w:r>
      <w:r w:rsidR="00883424" w:rsidRPr="00DD3357">
        <w:rPr>
          <w:sz w:val="22"/>
          <w:szCs w:val="22"/>
        </w:rPr>
        <w:t>ebraných v kalendářním roce, za </w:t>
      </w:r>
      <w:r w:rsidRPr="00DD3357">
        <w:rPr>
          <w:sz w:val="22"/>
          <w:szCs w:val="22"/>
        </w:rPr>
        <w:t xml:space="preserve">který se inventura provádí. </w:t>
      </w:r>
    </w:p>
    <w:p w14:paraId="163C6A55" w14:textId="77777777" w:rsidR="00A91DF0" w:rsidRPr="00DD3357" w:rsidRDefault="00A91DF0" w:rsidP="00045C07">
      <w:pPr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6)</w:t>
      </w:r>
      <w:r w:rsidRPr="00DD3357">
        <w:rPr>
          <w:sz w:val="22"/>
          <w:szCs w:val="22"/>
        </w:rPr>
        <w:tab/>
        <w:t>Do tohoto sloupce se zaznamenává počet tabákových nálepek použitých na jednotkových baleních, která byla v kalendářním roce uvedena do volného daňového oběhu.</w:t>
      </w:r>
    </w:p>
    <w:p w14:paraId="26C8053D" w14:textId="77777777" w:rsidR="00A91DF0" w:rsidRPr="00DD3357" w:rsidRDefault="00A91DF0" w:rsidP="00045C07">
      <w:pPr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7)</w:t>
      </w:r>
      <w:r w:rsidRPr="00DD3357">
        <w:rPr>
          <w:sz w:val="22"/>
          <w:szCs w:val="22"/>
        </w:rPr>
        <w:tab/>
        <w:t>Do tohoto sloupce se zaznamenává počet tabákových nálepek vrácených v kalendářním roce pověřenému správci daně podle § 122 odst. 1 zákona o spotřebních daních (poškozené tabákové nálepky) nebo § 122 odst. 3 zákona o spotřebních daních (nepoužité tabákové nálepky).</w:t>
      </w:r>
    </w:p>
    <w:p w14:paraId="627DBE23" w14:textId="77777777" w:rsidR="00A91DF0" w:rsidRPr="00DD3357" w:rsidRDefault="00A91DF0" w:rsidP="00045C07">
      <w:pPr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8)</w:t>
      </w:r>
      <w:r w:rsidRPr="00DD3357">
        <w:rPr>
          <w:sz w:val="22"/>
          <w:szCs w:val="22"/>
        </w:rPr>
        <w:tab/>
        <w:t>Do tohoto sloupce se zaznamenává počet tabákových nálepek, které nebyly v kalendářním roce použity ani vráceny a zároveň se nepřevádí do následujícího kalendářního roku</w:t>
      </w:r>
      <w:r w:rsidR="00883424" w:rsidRPr="00DD3357">
        <w:rPr>
          <w:sz w:val="22"/>
          <w:szCs w:val="22"/>
        </w:rPr>
        <w:t xml:space="preserve"> (např. zničené při </w:t>
      </w:r>
      <w:r w:rsidRPr="00DD3357">
        <w:rPr>
          <w:sz w:val="22"/>
          <w:szCs w:val="22"/>
        </w:rPr>
        <w:t>výrobě, odcizené společně se zbožím při přepravě v režimu podmíněného osvobození od daně).</w:t>
      </w:r>
    </w:p>
    <w:p w14:paraId="0CF441C6" w14:textId="77777777" w:rsidR="00A91DF0" w:rsidRPr="00DD3357" w:rsidRDefault="00A91DF0" w:rsidP="00045C07">
      <w:pPr>
        <w:ind w:left="284" w:hanging="284"/>
        <w:rPr>
          <w:sz w:val="22"/>
          <w:szCs w:val="22"/>
        </w:rPr>
      </w:pPr>
      <w:r w:rsidRPr="00DD3357">
        <w:rPr>
          <w:sz w:val="22"/>
          <w:szCs w:val="22"/>
        </w:rPr>
        <w:t>9)</w:t>
      </w:r>
      <w:r w:rsidRPr="00DD3357">
        <w:rPr>
          <w:sz w:val="22"/>
          <w:szCs w:val="22"/>
        </w:rPr>
        <w:tab/>
        <w:t>Do tohoto sloupce se zaznamenává počet tabákových nálepek, k</w:t>
      </w:r>
      <w:r w:rsidR="00883424" w:rsidRPr="00DD3357">
        <w:rPr>
          <w:sz w:val="22"/>
          <w:szCs w:val="22"/>
        </w:rPr>
        <w:t>teré se z kalendářního roku, za </w:t>
      </w:r>
      <w:r w:rsidRPr="00DD3357">
        <w:rPr>
          <w:sz w:val="22"/>
          <w:szCs w:val="22"/>
        </w:rPr>
        <w:t>který se inventura provádí, převádějí do následujícího kalendářního roku, a to součet počtu tabákových nálepek</w:t>
      </w:r>
    </w:p>
    <w:p w14:paraId="118C027A" w14:textId="77777777" w:rsidR="00A91DF0" w:rsidRPr="00DD3357" w:rsidRDefault="00A91DF0" w:rsidP="00045C07">
      <w:pPr>
        <w:ind w:left="567" w:hanging="283"/>
        <w:rPr>
          <w:bCs/>
          <w:sz w:val="22"/>
          <w:szCs w:val="22"/>
        </w:rPr>
      </w:pPr>
      <w:r w:rsidRPr="00DD3357">
        <w:rPr>
          <w:bCs/>
          <w:sz w:val="22"/>
          <w:szCs w:val="22"/>
        </w:rPr>
        <w:t>a)</w:t>
      </w:r>
      <w:r w:rsidRPr="00DD3357">
        <w:rPr>
          <w:bCs/>
          <w:sz w:val="22"/>
          <w:szCs w:val="22"/>
        </w:rPr>
        <w:tab/>
        <w:t xml:space="preserve">odebraných, ale dosud na jednotkových baleních nepoužitých, a </w:t>
      </w:r>
    </w:p>
    <w:p w14:paraId="4347C8FA" w14:textId="77777777" w:rsidR="00A21465" w:rsidRPr="00DD3357" w:rsidRDefault="00A91DF0" w:rsidP="00045C07">
      <w:pPr>
        <w:ind w:left="567" w:hanging="283"/>
        <w:rPr>
          <w:bCs/>
          <w:sz w:val="22"/>
          <w:szCs w:val="22"/>
        </w:rPr>
      </w:pPr>
      <w:r w:rsidRPr="00DD3357">
        <w:rPr>
          <w:bCs/>
          <w:sz w:val="22"/>
          <w:szCs w:val="22"/>
        </w:rPr>
        <w:t>b)</w:t>
      </w:r>
      <w:r w:rsidRPr="00DD3357">
        <w:rPr>
          <w:bCs/>
          <w:sz w:val="22"/>
          <w:szCs w:val="22"/>
        </w:rPr>
        <w:tab/>
        <w:t>použitých na jednotkových baleních, která dosud nebyla uvedena do volného daňového oběhu.</w:t>
      </w:r>
    </w:p>
    <w:p w14:paraId="33F603AD" w14:textId="77777777" w:rsidR="00A21465" w:rsidRPr="00DD3357" w:rsidRDefault="00A21465" w:rsidP="00A91DF0">
      <w:pPr>
        <w:ind w:left="567" w:hanging="283"/>
        <w:rPr>
          <w:bCs/>
          <w:sz w:val="22"/>
          <w:szCs w:val="22"/>
        </w:rPr>
        <w:sectPr w:rsidR="00A21465" w:rsidRPr="00DD3357" w:rsidSect="00883424">
          <w:headerReference w:type="even" r:id="rId20"/>
          <w:headerReference w:type="default" r:id="rId21"/>
          <w:headerReference w:type="first" r:id="rId22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26"/>
        </w:sectPr>
      </w:pPr>
    </w:p>
    <w:p w14:paraId="7FF7CA0D" w14:textId="1CE3F6B8" w:rsidR="000F2E1C" w:rsidRPr="00DD3357" w:rsidRDefault="000F2E1C" w:rsidP="00424C47">
      <w:pPr>
        <w:pageBreakBefore/>
        <w:spacing w:after="200" w:line="276" w:lineRule="auto"/>
        <w:jc w:val="right"/>
        <w:outlineLvl w:val="3"/>
        <w:rPr>
          <w:szCs w:val="24"/>
        </w:rPr>
      </w:pPr>
      <w:r w:rsidRPr="00DD3357">
        <w:rPr>
          <w:szCs w:val="24"/>
        </w:rPr>
        <w:t xml:space="preserve">Příloha č. 5 k vyhlášce č. </w:t>
      </w:r>
      <w:r w:rsidR="009A41AA">
        <w:rPr>
          <w:szCs w:val="24"/>
        </w:rPr>
        <w:t>82</w:t>
      </w:r>
      <w:r w:rsidR="009A41AA" w:rsidRPr="00DD3357">
        <w:rPr>
          <w:szCs w:val="24"/>
        </w:rPr>
        <w:t>/</w:t>
      </w:r>
      <w:r w:rsidRPr="00DD3357">
        <w:rPr>
          <w:szCs w:val="24"/>
        </w:rPr>
        <w:t>201</w:t>
      </w:r>
      <w:r w:rsidR="001E56A3" w:rsidRPr="00DD3357">
        <w:rPr>
          <w:szCs w:val="24"/>
        </w:rPr>
        <w:t>9</w:t>
      </w:r>
      <w:r w:rsidRPr="00DD3357">
        <w:rPr>
          <w:szCs w:val="24"/>
        </w:rPr>
        <w:t xml:space="preserve"> Sb.</w:t>
      </w:r>
    </w:p>
    <w:p w14:paraId="600F5C7E" w14:textId="77777777" w:rsidR="000F2E1C" w:rsidRPr="00DD3357" w:rsidRDefault="00B0419D" w:rsidP="000F2E1C">
      <w:pPr>
        <w:shd w:val="clear" w:color="auto" w:fill="FFFFFF"/>
        <w:spacing w:after="240"/>
        <w:jc w:val="center"/>
        <w:rPr>
          <w:b/>
          <w:bCs/>
          <w:szCs w:val="24"/>
        </w:rPr>
      </w:pPr>
      <w:r w:rsidRPr="00DD3357">
        <w:rPr>
          <w:b/>
          <w:bCs/>
          <w:szCs w:val="24"/>
        </w:rPr>
        <w:t>F</w:t>
      </w:r>
      <w:r w:rsidR="000F2E1C" w:rsidRPr="00DD3357">
        <w:rPr>
          <w:b/>
          <w:bCs/>
          <w:szCs w:val="24"/>
        </w:rPr>
        <w:t xml:space="preserve">ormulář pro vylepení </w:t>
      </w:r>
      <w:r w:rsidR="00482CEB" w:rsidRPr="00DD3357">
        <w:rPr>
          <w:b/>
          <w:bCs/>
          <w:szCs w:val="24"/>
        </w:rPr>
        <w:t xml:space="preserve">nepoužitých nebo </w:t>
      </w:r>
      <w:r w:rsidR="000F2E1C" w:rsidRPr="00DD3357">
        <w:rPr>
          <w:b/>
          <w:bCs/>
          <w:szCs w:val="24"/>
        </w:rPr>
        <w:t xml:space="preserve">poškozených tabákových nálepek </w:t>
      </w:r>
    </w:p>
    <w:tbl>
      <w:tblPr>
        <w:tblW w:w="9145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7"/>
        <w:gridCol w:w="1134"/>
        <w:gridCol w:w="1134"/>
        <w:gridCol w:w="1134"/>
        <w:gridCol w:w="1134"/>
        <w:gridCol w:w="1134"/>
        <w:gridCol w:w="1134"/>
        <w:gridCol w:w="1134"/>
      </w:tblGrid>
      <w:tr w:rsidR="00615E3B" w:rsidRPr="00DD3357" w14:paraId="132BFAEA" w14:textId="77777777" w:rsidTr="00584009">
        <w:trPr>
          <w:trHeight w:val="587"/>
        </w:trPr>
        <w:tc>
          <w:tcPr>
            <w:tcW w:w="9145" w:type="dxa"/>
            <w:gridSpan w:val="8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  <w:hideMark/>
          </w:tcPr>
          <w:p w14:paraId="485C2CB5" w14:textId="77777777" w:rsidR="00615E3B" w:rsidRPr="00DD3357" w:rsidRDefault="00615E3B" w:rsidP="009738F1">
            <w:pPr>
              <w:jc w:val="center"/>
              <w:rPr>
                <w:szCs w:val="24"/>
              </w:rPr>
            </w:pPr>
            <w:r w:rsidRPr="00DD3357">
              <w:rPr>
                <w:b/>
                <w:bCs/>
                <w:szCs w:val="24"/>
              </w:rPr>
              <w:t xml:space="preserve">Formulář pro vylepení </w:t>
            </w:r>
            <w:r w:rsidR="00482CEB" w:rsidRPr="00DD3357">
              <w:rPr>
                <w:b/>
                <w:bCs/>
                <w:szCs w:val="24"/>
              </w:rPr>
              <w:t xml:space="preserve">nepoužitých nebo </w:t>
            </w:r>
            <w:r w:rsidRPr="00DD3357">
              <w:rPr>
                <w:b/>
                <w:bCs/>
                <w:szCs w:val="24"/>
              </w:rPr>
              <w:t xml:space="preserve">poškozených tabákových nálepek </w:t>
            </w:r>
            <w:proofErr w:type="gramStart"/>
            <w:r w:rsidRPr="00DD3357">
              <w:rPr>
                <w:b/>
                <w:bCs/>
                <w:szCs w:val="24"/>
              </w:rPr>
              <w:t>č. ...../....</w:t>
            </w:r>
            <w:proofErr w:type="gramEnd"/>
            <w:r w:rsidRPr="00DD3357">
              <w:rPr>
                <w:b/>
                <w:bCs/>
                <w:szCs w:val="24"/>
              </w:rPr>
              <w:t xml:space="preserve"> </w:t>
            </w:r>
            <w:r w:rsidRPr="00DD3357">
              <w:rPr>
                <w:b/>
                <w:bCs/>
                <w:szCs w:val="24"/>
                <w:vertAlign w:val="superscript"/>
              </w:rPr>
              <w:t>1)</w:t>
            </w:r>
          </w:p>
        </w:tc>
      </w:tr>
      <w:tr w:rsidR="00615E3B" w:rsidRPr="00DD3357" w14:paraId="2DE535CD" w14:textId="77777777" w:rsidTr="00584009">
        <w:trPr>
          <w:trHeight w:val="300"/>
        </w:trPr>
        <w:tc>
          <w:tcPr>
            <w:tcW w:w="1207" w:type="dxa"/>
            <w:tcBorders>
              <w:top w:val="single" w:sz="18" w:space="0" w:color="auto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45B0B6" w14:textId="77777777" w:rsidR="00615E3B" w:rsidRPr="00DD3357" w:rsidRDefault="00615E3B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1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98F775" w14:textId="77777777" w:rsidR="00615E3B" w:rsidRPr="00DD3357" w:rsidRDefault="00615E3B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1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5A05F8" w14:textId="77777777" w:rsidR="00615E3B" w:rsidRPr="00DD3357" w:rsidRDefault="00615E3B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1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A3B2FE" w14:textId="77777777" w:rsidR="00615E3B" w:rsidRPr="00DD3357" w:rsidRDefault="00615E3B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1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168114" w14:textId="77777777" w:rsidR="00615E3B" w:rsidRPr="00DD3357" w:rsidRDefault="00615E3B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62CF0F" w14:textId="77777777" w:rsidR="00615E3B" w:rsidRPr="00DD3357" w:rsidRDefault="00615E3B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1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AE306A" w14:textId="77777777" w:rsidR="00615E3B" w:rsidRPr="00DD3357" w:rsidRDefault="00615E3B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18" w:space="0" w:color="auto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1F8434AB" w14:textId="77777777" w:rsidR="00615E3B" w:rsidRPr="00DD3357" w:rsidRDefault="00615E3B" w:rsidP="004F299B">
            <w:pPr>
              <w:jc w:val="center"/>
              <w:rPr>
                <w:szCs w:val="24"/>
              </w:rPr>
            </w:pPr>
          </w:p>
        </w:tc>
      </w:tr>
      <w:tr w:rsidR="000F2E1C" w:rsidRPr="00DD3357" w14:paraId="0165FE59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DBD5B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63BA1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A54B8" w14:textId="77777777" w:rsidR="000F2E1C" w:rsidRPr="00DD3357" w:rsidRDefault="002724F8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110C0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C83F9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FA25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427B2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7E398B4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8</w:t>
            </w:r>
          </w:p>
        </w:tc>
      </w:tr>
      <w:tr w:rsidR="000F2E1C" w:rsidRPr="00DD3357" w14:paraId="67B20870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B3E5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3C802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CB45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F4F9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E03F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BE58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1B6E1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A317DC0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2C2B9575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A9AC9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0F2A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9BE2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0643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246F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A0EA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220F3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106C7C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7BAA959D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173C3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2B389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E9BB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8623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CD4A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73AD3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88BF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BCF52D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47BD9AEE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AA41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6E4F3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9EDC9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3F1A4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9EE34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B42D1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289E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5E1EFE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62BC13FB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D7BC5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21034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47A5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691E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8487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21A75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DF11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2E7D3F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63C7EFCA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76F2E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1203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E868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C802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D231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84223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DFA4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29274D29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16</w:t>
            </w:r>
          </w:p>
        </w:tc>
      </w:tr>
      <w:tr w:rsidR="000F2E1C" w:rsidRPr="00DD3357" w14:paraId="16F100D3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706AE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80313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ABCC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90612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AA9F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7693B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CE9FB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5B90B3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727846B7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95414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B4A4B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E26F1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8C39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4621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46F04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3B1C4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737605B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0A6EEDED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DDB83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ADBF9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5BFD1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C7F0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22209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07BB9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75AD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6AD50D5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465FCB63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A4CA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C6FC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9D4F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C5BE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F7C8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58E9F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44E92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817067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388EB288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A6BBB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3CBCE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EAD1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37D4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B28C1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71A8E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2740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267A2FF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7C35C2CD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3CDCB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ABC09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C9690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8DE5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77DA3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BA6C4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96AC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BC2D36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24</w:t>
            </w:r>
          </w:p>
        </w:tc>
      </w:tr>
      <w:tr w:rsidR="000F2E1C" w:rsidRPr="00DD3357" w14:paraId="7703D786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F3A52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D1B6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1206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5BF8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268C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A6AF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75DC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6CD65EE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3625D78A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0299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84DB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A205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8D3D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4F96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1247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08B3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BDADB90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48E42210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A93C2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37662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15F93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C594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AC313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AA385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FE33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EEC4370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51510D84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B9BB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2E9B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D1115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5394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3532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69CA7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94C7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448361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4708D77C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05B05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08F0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BF2E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38A2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8A189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9DFA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6168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B2B4BD3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199497CC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F9760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F03DB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26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3DB6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5A98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5A472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25B51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60B3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B392030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32</w:t>
            </w:r>
          </w:p>
        </w:tc>
      </w:tr>
      <w:tr w:rsidR="000F2E1C" w:rsidRPr="00DD3357" w14:paraId="218E32E5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0361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7E70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7975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5D89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31FF4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D9A3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25A9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23CA438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6ED9A0B7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3374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CB8EC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F0190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BC442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4F4B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DCB8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6D8B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E64749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41B88AF2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780FF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C7B80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A8E34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E3D47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1A53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BC8FB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A2026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FB018EA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0F2E1C" w:rsidRPr="00DD3357" w14:paraId="2D72352E" w14:textId="77777777" w:rsidTr="00584009">
        <w:trPr>
          <w:trHeight w:val="300"/>
        </w:trPr>
        <w:tc>
          <w:tcPr>
            <w:tcW w:w="1207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739C2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FAB22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50128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A3225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2B4BE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0CCE3D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0E59B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3855749" w14:textId="77777777" w:rsidR="000F2E1C" w:rsidRPr="00DD3357" w:rsidRDefault="000F2E1C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> </w:t>
            </w:r>
          </w:p>
        </w:tc>
      </w:tr>
      <w:tr w:rsidR="00584009" w:rsidRPr="00DD3357" w14:paraId="1609DCE9" w14:textId="77777777" w:rsidTr="00DA09A1">
        <w:trPr>
          <w:trHeight w:val="300"/>
        </w:trPr>
        <w:tc>
          <w:tcPr>
            <w:tcW w:w="1207" w:type="dxa"/>
            <w:tcBorders>
              <w:top w:val="single" w:sz="4" w:space="0" w:color="auto"/>
              <w:left w:val="single" w:sz="18" w:space="0" w:color="auto"/>
            </w:tcBorders>
            <w:shd w:val="clear" w:color="auto" w:fill="auto"/>
            <w:noWrap/>
            <w:vAlign w:val="bottom"/>
          </w:tcPr>
          <w:p w14:paraId="116EFF41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A431669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2ABFA405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1504208C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5A614E55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2070AEA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433A8C66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3828F348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</w:tr>
      <w:tr w:rsidR="00584009" w:rsidRPr="00DD3357" w14:paraId="49A78EA5" w14:textId="77777777" w:rsidTr="00DA09A1">
        <w:trPr>
          <w:trHeight w:val="300"/>
        </w:trPr>
        <w:tc>
          <w:tcPr>
            <w:tcW w:w="9145" w:type="dxa"/>
            <w:gridSpan w:val="8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136CA2A0" w14:textId="77777777" w:rsidR="00584009" w:rsidRPr="00DD3357" w:rsidRDefault="00584009" w:rsidP="00DA09A1">
            <w:pPr>
              <w:rPr>
                <w:szCs w:val="24"/>
              </w:rPr>
            </w:pPr>
            <w:r w:rsidRPr="00DD3357">
              <w:rPr>
                <w:szCs w:val="24"/>
              </w:rPr>
              <w:t>Obchodní firma nebo název odběratele:</w:t>
            </w:r>
          </w:p>
        </w:tc>
      </w:tr>
      <w:tr w:rsidR="00584009" w:rsidRPr="00DD3357" w14:paraId="07887974" w14:textId="77777777" w:rsidTr="00DA09A1">
        <w:trPr>
          <w:trHeight w:val="300"/>
        </w:trPr>
        <w:tc>
          <w:tcPr>
            <w:tcW w:w="1207" w:type="dxa"/>
            <w:tcBorders>
              <w:left w:val="single" w:sz="18" w:space="0" w:color="auto"/>
            </w:tcBorders>
            <w:shd w:val="clear" w:color="auto" w:fill="auto"/>
            <w:noWrap/>
            <w:vAlign w:val="bottom"/>
          </w:tcPr>
          <w:p w14:paraId="3C182476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053B9884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5A56A4AB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48F80E1C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6F4227C7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57FCF4CD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1E4851E3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577A3D24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</w:tr>
      <w:tr w:rsidR="00584009" w:rsidRPr="00DD3357" w14:paraId="3B792AA3" w14:textId="77777777" w:rsidTr="00584009">
        <w:trPr>
          <w:trHeight w:val="300"/>
        </w:trPr>
        <w:tc>
          <w:tcPr>
            <w:tcW w:w="9145" w:type="dxa"/>
            <w:gridSpan w:val="8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19A815C9" w14:textId="77777777" w:rsidR="00584009" w:rsidRPr="00DD3357" w:rsidRDefault="00584009" w:rsidP="00C54E7D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5"/>
              <w:rPr>
                <w:szCs w:val="24"/>
              </w:rPr>
            </w:pPr>
            <w:r w:rsidRPr="00DD3357">
              <w:rPr>
                <w:szCs w:val="24"/>
              </w:rPr>
              <w:t>Podpis odběratele:</w:t>
            </w:r>
          </w:p>
          <w:p w14:paraId="60586DCD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</w:tr>
      <w:tr w:rsidR="00584009" w:rsidRPr="00DD3357" w14:paraId="5EBCE4BC" w14:textId="77777777" w:rsidTr="00584009">
        <w:trPr>
          <w:trHeight w:val="300"/>
        </w:trPr>
        <w:tc>
          <w:tcPr>
            <w:tcW w:w="1207" w:type="dxa"/>
            <w:tcBorders>
              <w:left w:val="single" w:sz="18" w:space="0" w:color="auto"/>
            </w:tcBorders>
            <w:shd w:val="clear" w:color="auto" w:fill="auto"/>
            <w:noWrap/>
            <w:vAlign w:val="bottom"/>
          </w:tcPr>
          <w:p w14:paraId="32658EE6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D27E5AB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EA2C256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450648C4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1D2253DB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48F7CB6E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654410C0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7F439520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</w:tr>
      <w:tr w:rsidR="00584009" w:rsidRPr="00DD3357" w14:paraId="75B40FBB" w14:textId="77777777" w:rsidTr="00584009">
        <w:trPr>
          <w:trHeight w:val="300"/>
        </w:trPr>
        <w:tc>
          <w:tcPr>
            <w:tcW w:w="9145" w:type="dxa"/>
            <w:gridSpan w:val="8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0F9FE0BC" w14:textId="77777777" w:rsidR="00584009" w:rsidRPr="00DD3357" w:rsidRDefault="00584009" w:rsidP="00C54E7D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5"/>
              <w:rPr>
                <w:szCs w:val="24"/>
              </w:rPr>
            </w:pPr>
            <w:r w:rsidRPr="00DD3357">
              <w:rPr>
                <w:szCs w:val="24"/>
              </w:rPr>
              <w:t>Za pověřeného správce daně převzal:</w:t>
            </w:r>
          </w:p>
          <w:p w14:paraId="037D3703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</w:tr>
      <w:tr w:rsidR="00584009" w:rsidRPr="00DD3357" w14:paraId="19EA2139" w14:textId="77777777" w:rsidTr="00584009">
        <w:trPr>
          <w:trHeight w:val="300"/>
        </w:trPr>
        <w:tc>
          <w:tcPr>
            <w:tcW w:w="1207" w:type="dxa"/>
            <w:tcBorders>
              <w:left w:val="single" w:sz="18" w:space="0" w:color="auto"/>
            </w:tcBorders>
            <w:shd w:val="clear" w:color="auto" w:fill="auto"/>
            <w:noWrap/>
            <w:vAlign w:val="bottom"/>
          </w:tcPr>
          <w:p w14:paraId="17CC6821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17C382BF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427B9B2D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1AFCD342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0415082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14BA7AA6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50FFE9AD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04B4749B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</w:tr>
      <w:tr w:rsidR="00584009" w:rsidRPr="00DD3357" w14:paraId="1DA742F0" w14:textId="77777777" w:rsidTr="00584009">
        <w:trPr>
          <w:trHeight w:val="300"/>
        </w:trPr>
        <w:tc>
          <w:tcPr>
            <w:tcW w:w="1207" w:type="dxa"/>
            <w:tcBorders>
              <w:left w:val="single" w:sz="18" w:space="0" w:color="auto"/>
            </w:tcBorders>
            <w:shd w:val="clear" w:color="auto" w:fill="auto"/>
            <w:noWrap/>
            <w:vAlign w:val="bottom"/>
          </w:tcPr>
          <w:p w14:paraId="4609430D" w14:textId="77777777" w:rsidR="00584009" w:rsidRPr="00DD3357" w:rsidRDefault="00584009" w:rsidP="00C54E7D">
            <w:pPr>
              <w:jc w:val="left"/>
              <w:rPr>
                <w:szCs w:val="24"/>
              </w:rPr>
            </w:pPr>
            <w:r w:rsidRPr="00DD3357">
              <w:rPr>
                <w:szCs w:val="24"/>
              </w:rPr>
              <w:t>Datum: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6C5E1E2A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1B8264B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40A200F5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  <w:r w:rsidRPr="00DD3357">
              <w:rPr>
                <w:szCs w:val="24"/>
              </w:rPr>
              <w:t xml:space="preserve">Podpis:                     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220B9EA2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32D16859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269CDA5A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6A717520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</w:tr>
      <w:tr w:rsidR="00584009" w:rsidRPr="00DD3357" w14:paraId="21334971" w14:textId="77777777" w:rsidTr="00584009">
        <w:trPr>
          <w:trHeight w:val="300"/>
        </w:trPr>
        <w:tc>
          <w:tcPr>
            <w:tcW w:w="1207" w:type="dxa"/>
            <w:tcBorders>
              <w:left w:val="single" w:sz="18" w:space="0" w:color="auto"/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34BFC3C2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3BC5C9C3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2DDA00FA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1F644712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6507459E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6306B48F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bottom w:val="single" w:sz="18" w:space="0" w:color="auto"/>
            </w:tcBorders>
            <w:shd w:val="clear" w:color="auto" w:fill="auto"/>
            <w:noWrap/>
            <w:vAlign w:val="bottom"/>
          </w:tcPr>
          <w:p w14:paraId="1349BCF3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14:paraId="0EE27871" w14:textId="77777777" w:rsidR="00584009" w:rsidRPr="00DD3357" w:rsidRDefault="00584009" w:rsidP="004F299B">
            <w:pPr>
              <w:jc w:val="center"/>
              <w:rPr>
                <w:szCs w:val="24"/>
              </w:rPr>
            </w:pPr>
          </w:p>
        </w:tc>
      </w:tr>
    </w:tbl>
    <w:p w14:paraId="479524FB" w14:textId="77777777" w:rsidR="00EA53D8" w:rsidRPr="00DD3357" w:rsidRDefault="00EA53D8" w:rsidP="00C54E7D">
      <w:pPr>
        <w:tabs>
          <w:tab w:val="left" w:pos="2127"/>
          <w:tab w:val="left" w:pos="6237"/>
        </w:tabs>
        <w:autoSpaceDE w:val="0"/>
        <w:autoSpaceDN w:val="0"/>
        <w:adjustRightInd w:val="0"/>
        <w:spacing w:before="120" w:after="40"/>
        <w:rPr>
          <w:b/>
          <w:sz w:val="22"/>
          <w:szCs w:val="24"/>
        </w:rPr>
      </w:pPr>
      <w:r w:rsidRPr="00DD3357">
        <w:rPr>
          <w:b/>
          <w:sz w:val="22"/>
          <w:szCs w:val="24"/>
        </w:rPr>
        <w:t>Vysvětlivka</w:t>
      </w:r>
      <w:r w:rsidR="00917910" w:rsidRPr="00DD3357">
        <w:rPr>
          <w:b/>
          <w:sz w:val="22"/>
          <w:szCs w:val="24"/>
        </w:rPr>
        <w:t>:</w:t>
      </w:r>
    </w:p>
    <w:p w14:paraId="237E3097" w14:textId="2388DE2F" w:rsidR="00510F57" w:rsidRPr="00DD3357" w:rsidRDefault="007A57F9" w:rsidP="00424C47">
      <w:pPr>
        <w:tabs>
          <w:tab w:val="left" w:pos="6237"/>
        </w:tabs>
        <w:autoSpaceDE w:val="0"/>
        <w:autoSpaceDN w:val="0"/>
        <w:adjustRightInd w:val="0"/>
        <w:ind w:left="284" w:hanging="284"/>
        <w:rPr>
          <w:rFonts w:eastAsiaTheme="minorHAnsi"/>
        </w:rPr>
      </w:pPr>
      <w:r w:rsidRPr="00DD3357">
        <w:rPr>
          <w:sz w:val="22"/>
          <w:szCs w:val="24"/>
        </w:rPr>
        <w:t>1)</w:t>
      </w:r>
      <w:r w:rsidR="005D0852" w:rsidRPr="005D0852">
        <w:rPr>
          <w:sz w:val="22"/>
          <w:szCs w:val="24"/>
        </w:rPr>
        <w:tab/>
      </w:r>
      <w:r w:rsidR="00074AC9" w:rsidRPr="00DD3357">
        <w:rPr>
          <w:sz w:val="22"/>
          <w:szCs w:val="24"/>
        </w:rPr>
        <w:t>Formulář</w:t>
      </w:r>
      <w:r w:rsidR="00074AC9" w:rsidRPr="00DD3357">
        <w:rPr>
          <w:sz w:val="22"/>
          <w:szCs w:val="24"/>
          <w:vertAlign w:val="superscript"/>
        </w:rPr>
        <w:t xml:space="preserve"> </w:t>
      </w:r>
      <w:r w:rsidR="00074AC9" w:rsidRPr="00DD3357">
        <w:rPr>
          <w:sz w:val="22"/>
          <w:szCs w:val="24"/>
        </w:rPr>
        <w:t>musí být ve formátu A3 nebo A4</w:t>
      </w:r>
      <w:r w:rsidR="00600EC3" w:rsidRPr="00DD3357">
        <w:rPr>
          <w:sz w:val="22"/>
          <w:szCs w:val="24"/>
        </w:rPr>
        <w:t xml:space="preserve"> (počet políček </w:t>
      </w:r>
      <w:r w:rsidR="00C35548" w:rsidRPr="00DD3357">
        <w:rPr>
          <w:sz w:val="22"/>
          <w:szCs w:val="24"/>
        </w:rPr>
        <w:t>bude</w:t>
      </w:r>
      <w:r w:rsidR="00600EC3" w:rsidRPr="00DD3357">
        <w:rPr>
          <w:sz w:val="22"/>
          <w:szCs w:val="24"/>
        </w:rPr>
        <w:t xml:space="preserve"> </w:t>
      </w:r>
      <w:r w:rsidR="00C35548" w:rsidRPr="00DD3357">
        <w:rPr>
          <w:sz w:val="22"/>
          <w:szCs w:val="24"/>
        </w:rPr>
        <w:t xml:space="preserve">odpovídat </w:t>
      </w:r>
      <w:r w:rsidR="00600EC3" w:rsidRPr="00DD3357">
        <w:rPr>
          <w:sz w:val="22"/>
          <w:szCs w:val="24"/>
        </w:rPr>
        <w:t>velikosti tohoto formátu</w:t>
      </w:r>
      <w:r w:rsidR="00385638" w:rsidRPr="00DD3357">
        <w:rPr>
          <w:sz w:val="22"/>
          <w:szCs w:val="24"/>
        </w:rPr>
        <w:t xml:space="preserve"> a rozměru tabákové nálepky</w:t>
      </w:r>
      <w:r w:rsidR="00600EC3" w:rsidRPr="00DD3357">
        <w:rPr>
          <w:sz w:val="22"/>
          <w:szCs w:val="24"/>
        </w:rPr>
        <w:t>)</w:t>
      </w:r>
      <w:r w:rsidR="00074AC9" w:rsidRPr="00DD3357">
        <w:rPr>
          <w:sz w:val="22"/>
          <w:szCs w:val="24"/>
        </w:rPr>
        <w:t>. Na konkrétní formulář odběratel uvede p</w:t>
      </w:r>
      <w:r w:rsidR="000F2E1C" w:rsidRPr="00DD3357">
        <w:rPr>
          <w:sz w:val="22"/>
          <w:szCs w:val="24"/>
        </w:rPr>
        <w:t>řed lomítko pořadové číslo, za lomítko rok.</w:t>
      </w:r>
      <w:bookmarkStart w:id="0" w:name="_GoBack"/>
      <w:bookmarkEnd w:id="0"/>
    </w:p>
    <w:sectPr w:rsidR="00510F57" w:rsidRPr="00DD3357" w:rsidSect="00A21465">
      <w:pgSz w:w="11906" w:h="16838"/>
      <w:pgMar w:top="1417" w:right="1417" w:bottom="1417" w:left="1417" w:header="708" w:footer="70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5F534B" w14:textId="77777777" w:rsidR="00A53301" w:rsidRDefault="00A53301">
      <w:r>
        <w:separator/>
      </w:r>
    </w:p>
  </w:endnote>
  <w:endnote w:type="continuationSeparator" w:id="0">
    <w:p w14:paraId="71269407" w14:textId="77777777" w:rsidR="00A53301" w:rsidRDefault="00A533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C0D04A" w14:textId="77777777" w:rsidR="00A53301" w:rsidRDefault="00A53301">
      <w:r>
        <w:separator/>
      </w:r>
    </w:p>
  </w:footnote>
  <w:footnote w:type="continuationSeparator" w:id="0">
    <w:p w14:paraId="2836686D" w14:textId="77777777" w:rsidR="00A53301" w:rsidRDefault="00A533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8B7645" w14:textId="3DC48DEA" w:rsidR="00A53301" w:rsidRPr="00DA65DB" w:rsidRDefault="00A53301" w:rsidP="00D92F15">
    <w:pPr>
      <w:framePr w:wrap="around" w:vAnchor="text" w:hAnchor="margin" w:xAlign="center" w:y="1"/>
      <w:tabs>
        <w:tab w:val="center" w:pos="4536"/>
        <w:tab w:val="right" w:pos="9072"/>
      </w:tabs>
    </w:pPr>
    <w:r w:rsidRPr="00DA65DB">
      <w:t xml:space="preserve">- </w:t>
    </w:r>
    <w:r w:rsidRPr="00DA65DB">
      <w:fldChar w:fldCharType="begin"/>
    </w:r>
    <w:r w:rsidRPr="00DA65DB">
      <w:instrText xml:space="preserve">PAGE  </w:instrText>
    </w:r>
    <w:r w:rsidRPr="00DA65DB">
      <w:fldChar w:fldCharType="separate"/>
    </w:r>
    <w:r w:rsidR="006C3ECB">
      <w:rPr>
        <w:noProof/>
      </w:rPr>
      <w:t>15</w:t>
    </w:r>
    <w:r w:rsidRPr="00DA65DB">
      <w:fldChar w:fldCharType="end"/>
    </w:r>
    <w:r w:rsidRPr="00DA65DB">
      <w:t xml:space="preserve"> -</w:t>
    </w:r>
  </w:p>
  <w:p w14:paraId="3545149A" w14:textId="77777777" w:rsidR="00A53301" w:rsidRDefault="00A53301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0DF8B9" w14:textId="0D38B385" w:rsidR="00A53301" w:rsidRPr="00AE1711" w:rsidRDefault="00A53301" w:rsidP="00BA4182">
    <w:pPr>
      <w:pStyle w:val="Zhlav"/>
      <w:jc w:val="right"/>
      <w:rPr>
        <w:b/>
      </w:rPr>
    </w:pPr>
    <w:r>
      <w:tab/>
    </w:r>
    <w:r>
      <w:tab/>
    </w:r>
    <w:r w:rsidRPr="00AE1711">
      <w:rPr>
        <w:b/>
      </w:rPr>
      <w:t>IV.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74C225" w14:textId="77777777" w:rsidR="00A53301" w:rsidRDefault="00A53301">
    <w:pPr>
      <w:pStyle w:val="Zhlav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6D48FEBF" w14:textId="77777777" w:rsidR="00A53301" w:rsidRDefault="00A53301">
    <w:pPr>
      <w:pStyle w:val="Zhlav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249E6E" w14:textId="591C95AD" w:rsidR="00A53301" w:rsidRDefault="00A53301">
    <w:pPr>
      <w:pStyle w:val="Zhlav"/>
      <w:framePr w:wrap="around" w:vAnchor="text" w:hAnchor="margin" w:xAlign="center" w:y="1"/>
      <w:rPr>
        <w:rStyle w:val="slostrnky"/>
      </w:rPr>
    </w:pPr>
    <w:r>
      <w:rPr>
        <w:rStyle w:val="slostrnky"/>
      </w:rPr>
      <w:t xml:space="preserve">- </w:t>
    </w: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6C3ECB">
      <w:rPr>
        <w:rStyle w:val="slostrnky"/>
        <w:noProof/>
      </w:rPr>
      <w:t>27</w:t>
    </w:r>
    <w:r>
      <w:rPr>
        <w:rStyle w:val="slostrnky"/>
      </w:rPr>
      <w:fldChar w:fldCharType="end"/>
    </w:r>
    <w:r>
      <w:rPr>
        <w:rStyle w:val="slostrnky"/>
      </w:rPr>
      <w:t xml:space="preserve"> -</w:t>
    </w:r>
  </w:p>
  <w:p w14:paraId="26DEB6EE" w14:textId="77777777" w:rsidR="00A53301" w:rsidRDefault="00A53301">
    <w:pPr>
      <w:pStyle w:val="Zhlav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E76EF" w14:textId="732ABDC2" w:rsidR="00A53301" w:rsidRPr="00851250" w:rsidRDefault="00A53301" w:rsidP="00851250">
    <w:pPr>
      <w:tabs>
        <w:tab w:val="center" w:pos="4536"/>
        <w:tab w:val="right" w:pos="9072"/>
      </w:tabs>
      <w:jc w:val="center"/>
    </w:pPr>
    <w:r>
      <w:tab/>
    </w:r>
    <w:r w:rsidRPr="00DA65DB">
      <w:t xml:space="preserve">- </w:t>
    </w:r>
    <w:r w:rsidRPr="00DA65DB">
      <w:fldChar w:fldCharType="begin"/>
    </w:r>
    <w:r w:rsidRPr="00DA65DB">
      <w:instrText xml:space="preserve">PAGE  </w:instrText>
    </w:r>
    <w:r w:rsidRPr="00DA65DB">
      <w:fldChar w:fldCharType="separate"/>
    </w:r>
    <w:r w:rsidR="006C3ECB">
      <w:rPr>
        <w:noProof/>
      </w:rPr>
      <w:t>28</w:t>
    </w:r>
    <w:r w:rsidRPr="00DA65DB">
      <w:fldChar w:fldCharType="end"/>
    </w:r>
    <w:r w:rsidRPr="00DA65DB">
      <w:t xml:space="preserve"> -</w: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FC8C106A"/>
    <w:lvl w:ilvl="0">
      <w:start w:val="1"/>
      <w:numFmt w:val="decimal"/>
      <w:pStyle w:val="slovanseznam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D8CC98C6"/>
    <w:lvl w:ilvl="0">
      <w:start w:val="1"/>
      <w:numFmt w:val="decimal"/>
      <w:pStyle w:val="slovanseznam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A027382"/>
    <w:lvl w:ilvl="0">
      <w:start w:val="1"/>
      <w:numFmt w:val="decimal"/>
      <w:pStyle w:val="slovanseznam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66C33DC"/>
    <w:lvl w:ilvl="0">
      <w:start w:val="1"/>
      <w:numFmt w:val="decimal"/>
      <w:pStyle w:val="slovanseznam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FADA8A"/>
    <w:lvl w:ilvl="0">
      <w:start w:val="1"/>
      <w:numFmt w:val="bullet"/>
      <w:pStyle w:val="Seznamsodrkami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E26BCBE"/>
    <w:lvl w:ilvl="0">
      <w:start w:val="1"/>
      <w:numFmt w:val="bullet"/>
      <w:pStyle w:val="Seznamsodrkami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17A033C"/>
    <w:lvl w:ilvl="0">
      <w:start w:val="1"/>
      <w:numFmt w:val="bullet"/>
      <w:pStyle w:val="Seznamsodrkami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44422188"/>
    <w:lvl w:ilvl="0">
      <w:start w:val="1"/>
      <w:numFmt w:val="bullet"/>
      <w:pStyle w:val="Seznamsodrkami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1F741CE4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8BCE3A0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E220D0"/>
    <w:multiLevelType w:val="hybridMultilevel"/>
    <w:tmpl w:val="37CA9D2E"/>
    <w:lvl w:ilvl="0" w:tplc="FB684C30">
      <w:start w:val="1"/>
      <w:numFmt w:val="decimal"/>
      <w:pStyle w:val="Novelizanbod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663543"/>
    <w:multiLevelType w:val="singleLevel"/>
    <w:tmpl w:val="C4DE04D6"/>
    <w:lvl w:ilvl="0">
      <w:start w:val="1"/>
      <w:numFmt w:val="decimal"/>
      <w:pStyle w:val="Podpis"/>
      <w:lvlText w:val="%1."/>
      <w:lvlJc w:val="left"/>
      <w:pPr>
        <w:tabs>
          <w:tab w:val="num" w:pos="850"/>
        </w:tabs>
        <w:ind w:left="850" w:hanging="425"/>
      </w:pPr>
    </w:lvl>
  </w:abstractNum>
  <w:abstractNum w:abstractNumId="12" w15:restartNumberingAfterBreak="0">
    <w:nsid w:val="6AAF1A1F"/>
    <w:multiLevelType w:val="multilevel"/>
    <w:tmpl w:val="23528C00"/>
    <w:lvl w:ilvl="0">
      <w:start w:val="1"/>
      <w:numFmt w:val="decimal"/>
      <w:isLgl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pStyle w:val="Textpsmene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num w:numId="1">
    <w:abstractNumId w:val="10"/>
  </w:num>
  <w:num w:numId="2">
    <w:abstractNumId w:val="11"/>
  </w:num>
  <w:num w:numId="3">
    <w:abstractNumId w:val="12"/>
  </w:num>
  <w:num w:numId="4">
    <w:abstractNumId w:val="8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9"/>
  </w:num>
  <w:num w:numId="10">
    <w:abstractNumId w:val="7"/>
  </w:num>
  <w:num w:numId="11">
    <w:abstractNumId w:val="6"/>
  </w:num>
  <w:num w:numId="12">
    <w:abstractNumId w:val="5"/>
  </w:num>
  <w:num w:numId="13">
    <w:abstractNumId w:val="4"/>
  </w:num>
  <w:num w:numId="14">
    <w:abstractNumId w:val="12"/>
  </w:num>
  <w:num w:numId="15">
    <w:abstractNumId w:val="12"/>
  </w:num>
  <w:num w:numId="16">
    <w:abstractNumId w:val="12"/>
  </w:num>
  <w:num w:numId="17">
    <w:abstractNumId w:val="12"/>
  </w:num>
  <w:num w:numId="18">
    <w:abstractNumId w:val="12"/>
  </w:num>
  <w:num w:numId="19">
    <w:abstractNumId w:val="12"/>
  </w:num>
  <w:num w:numId="20">
    <w:abstractNumId w:val="12"/>
  </w:num>
  <w:num w:numId="21">
    <w:abstractNumId w:val="12"/>
  </w:num>
  <w:num w:numId="22">
    <w:abstractNumId w:val="12"/>
  </w:num>
  <w:num w:numId="23">
    <w:abstractNumId w:val="12"/>
  </w:num>
  <w:num w:numId="24">
    <w:abstractNumId w:val="12"/>
  </w:num>
  <w:num w:numId="25">
    <w:abstractNumId w:val="12"/>
  </w:num>
  <w:num w:numId="26">
    <w:abstractNumId w:val="12"/>
  </w:num>
  <w:num w:numId="27">
    <w:abstractNumId w:val="12"/>
  </w:num>
  <w:num w:numId="28">
    <w:abstractNumId w:val="12"/>
  </w:num>
  <w:num w:numId="29">
    <w:abstractNumId w:val="12"/>
  </w:num>
  <w:num w:numId="30">
    <w:abstractNumId w:val="12"/>
  </w:num>
  <w:num w:numId="31">
    <w:abstractNumId w:val="12"/>
  </w:num>
  <w:num w:numId="32">
    <w:abstractNumId w:val="12"/>
  </w:num>
  <w:num w:numId="33">
    <w:abstractNumId w:val="12"/>
  </w:num>
  <w:num w:numId="34">
    <w:abstractNumId w:val="12"/>
  </w:num>
  <w:num w:numId="35">
    <w:abstractNumId w:val="12"/>
  </w:num>
  <w:num w:numId="36">
    <w:abstractNumId w:val="12"/>
  </w:num>
  <w:num w:numId="37">
    <w:abstractNumId w:val="12"/>
  </w:num>
  <w:num w:numId="38">
    <w:abstractNumId w:val="12"/>
  </w:num>
  <w:num w:numId="39">
    <w:abstractNumId w:val="12"/>
  </w:num>
  <w:num w:numId="40">
    <w:abstractNumId w:val="12"/>
  </w:num>
  <w:num w:numId="41">
    <w:abstractNumId w:val="12"/>
  </w:num>
  <w:num w:numId="42">
    <w:abstractNumId w:val="12"/>
  </w:num>
  <w:num w:numId="43">
    <w:abstractNumId w:val="12"/>
  </w:num>
  <w:num w:numId="44">
    <w:abstractNumId w:val="1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406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2E1C"/>
    <w:rsid w:val="000010AF"/>
    <w:rsid w:val="000014DA"/>
    <w:rsid w:val="00003408"/>
    <w:rsid w:val="0000477F"/>
    <w:rsid w:val="00004B4B"/>
    <w:rsid w:val="00010C15"/>
    <w:rsid w:val="000116CC"/>
    <w:rsid w:val="00011C36"/>
    <w:rsid w:val="00015841"/>
    <w:rsid w:val="0001687D"/>
    <w:rsid w:val="00016A54"/>
    <w:rsid w:val="00016F77"/>
    <w:rsid w:val="00020E91"/>
    <w:rsid w:val="000233DE"/>
    <w:rsid w:val="00023BD2"/>
    <w:rsid w:val="00024573"/>
    <w:rsid w:val="000251DD"/>
    <w:rsid w:val="00026F29"/>
    <w:rsid w:val="00027B8D"/>
    <w:rsid w:val="00032B67"/>
    <w:rsid w:val="00033D08"/>
    <w:rsid w:val="00037198"/>
    <w:rsid w:val="00037463"/>
    <w:rsid w:val="000419E0"/>
    <w:rsid w:val="00045C07"/>
    <w:rsid w:val="00047A03"/>
    <w:rsid w:val="0005034D"/>
    <w:rsid w:val="00052AAF"/>
    <w:rsid w:val="00052D2D"/>
    <w:rsid w:val="00054103"/>
    <w:rsid w:val="00055F80"/>
    <w:rsid w:val="0005655F"/>
    <w:rsid w:val="000572AF"/>
    <w:rsid w:val="00060587"/>
    <w:rsid w:val="00060A80"/>
    <w:rsid w:val="00061035"/>
    <w:rsid w:val="00061899"/>
    <w:rsid w:val="0006311B"/>
    <w:rsid w:val="00063388"/>
    <w:rsid w:val="00065D9E"/>
    <w:rsid w:val="000666C1"/>
    <w:rsid w:val="00073817"/>
    <w:rsid w:val="00074AC9"/>
    <w:rsid w:val="00074C4E"/>
    <w:rsid w:val="000773BC"/>
    <w:rsid w:val="00081852"/>
    <w:rsid w:val="000823DA"/>
    <w:rsid w:val="00083764"/>
    <w:rsid w:val="0008447C"/>
    <w:rsid w:val="00084E93"/>
    <w:rsid w:val="00086D83"/>
    <w:rsid w:val="00091FE9"/>
    <w:rsid w:val="00094E52"/>
    <w:rsid w:val="000A1D03"/>
    <w:rsid w:val="000A468E"/>
    <w:rsid w:val="000A7E97"/>
    <w:rsid w:val="000B0FA3"/>
    <w:rsid w:val="000B1533"/>
    <w:rsid w:val="000B185D"/>
    <w:rsid w:val="000B2720"/>
    <w:rsid w:val="000C4016"/>
    <w:rsid w:val="000C5D29"/>
    <w:rsid w:val="000C6C6B"/>
    <w:rsid w:val="000C74E6"/>
    <w:rsid w:val="000C7AA4"/>
    <w:rsid w:val="000D0C97"/>
    <w:rsid w:val="000D1A93"/>
    <w:rsid w:val="000D3D81"/>
    <w:rsid w:val="000E0BA4"/>
    <w:rsid w:val="000E1144"/>
    <w:rsid w:val="000E1C5D"/>
    <w:rsid w:val="000E7E4F"/>
    <w:rsid w:val="000F2D4A"/>
    <w:rsid w:val="000F2E1C"/>
    <w:rsid w:val="000F4A86"/>
    <w:rsid w:val="000F5CC4"/>
    <w:rsid w:val="000F5CC5"/>
    <w:rsid w:val="000F7D47"/>
    <w:rsid w:val="00103404"/>
    <w:rsid w:val="00104E4E"/>
    <w:rsid w:val="00105368"/>
    <w:rsid w:val="00107D34"/>
    <w:rsid w:val="00113181"/>
    <w:rsid w:val="00115B24"/>
    <w:rsid w:val="0011684F"/>
    <w:rsid w:val="00116E15"/>
    <w:rsid w:val="00122E8D"/>
    <w:rsid w:val="00123B26"/>
    <w:rsid w:val="00123FF6"/>
    <w:rsid w:val="001266DD"/>
    <w:rsid w:val="00127089"/>
    <w:rsid w:val="00130C80"/>
    <w:rsid w:val="00134B79"/>
    <w:rsid w:val="00134B84"/>
    <w:rsid w:val="00137614"/>
    <w:rsid w:val="00137BD4"/>
    <w:rsid w:val="00143809"/>
    <w:rsid w:val="00144127"/>
    <w:rsid w:val="00144418"/>
    <w:rsid w:val="001477BF"/>
    <w:rsid w:val="001541AE"/>
    <w:rsid w:val="00156DC8"/>
    <w:rsid w:val="001610BD"/>
    <w:rsid w:val="00163BC3"/>
    <w:rsid w:val="001646F9"/>
    <w:rsid w:val="001700AE"/>
    <w:rsid w:val="00171A40"/>
    <w:rsid w:val="00171C51"/>
    <w:rsid w:val="00171FF6"/>
    <w:rsid w:val="00174708"/>
    <w:rsid w:val="00174DC9"/>
    <w:rsid w:val="00180490"/>
    <w:rsid w:val="00181775"/>
    <w:rsid w:val="0018445E"/>
    <w:rsid w:val="00184B94"/>
    <w:rsid w:val="0019087C"/>
    <w:rsid w:val="00190FCA"/>
    <w:rsid w:val="00192D87"/>
    <w:rsid w:val="00193FC6"/>
    <w:rsid w:val="00194D97"/>
    <w:rsid w:val="001956E5"/>
    <w:rsid w:val="00197402"/>
    <w:rsid w:val="00197B7B"/>
    <w:rsid w:val="001A63A2"/>
    <w:rsid w:val="001A6B50"/>
    <w:rsid w:val="001B2F42"/>
    <w:rsid w:val="001B35F9"/>
    <w:rsid w:val="001B39AE"/>
    <w:rsid w:val="001C0836"/>
    <w:rsid w:val="001C2D3B"/>
    <w:rsid w:val="001C4019"/>
    <w:rsid w:val="001D4E5E"/>
    <w:rsid w:val="001D581E"/>
    <w:rsid w:val="001E09D7"/>
    <w:rsid w:val="001E4C56"/>
    <w:rsid w:val="001E4C6D"/>
    <w:rsid w:val="001E56A3"/>
    <w:rsid w:val="001E5E74"/>
    <w:rsid w:val="001E7F67"/>
    <w:rsid w:val="001F0017"/>
    <w:rsid w:val="001F2EE2"/>
    <w:rsid w:val="001F399F"/>
    <w:rsid w:val="00200707"/>
    <w:rsid w:val="00201A96"/>
    <w:rsid w:val="00203FB3"/>
    <w:rsid w:val="002076D7"/>
    <w:rsid w:val="00213CF3"/>
    <w:rsid w:val="002145EA"/>
    <w:rsid w:val="00215B37"/>
    <w:rsid w:val="00216F21"/>
    <w:rsid w:val="0021726B"/>
    <w:rsid w:val="00220860"/>
    <w:rsid w:val="002252CE"/>
    <w:rsid w:val="002262CE"/>
    <w:rsid w:val="002269C8"/>
    <w:rsid w:val="0023178A"/>
    <w:rsid w:val="00232AB9"/>
    <w:rsid w:val="00234912"/>
    <w:rsid w:val="00236C83"/>
    <w:rsid w:val="002423EF"/>
    <w:rsid w:val="00244F0B"/>
    <w:rsid w:val="00245C1C"/>
    <w:rsid w:val="0024699E"/>
    <w:rsid w:val="00251471"/>
    <w:rsid w:val="002519CD"/>
    <w:rsid w:val="00251BB9"/>
    <w:rsid w:val="00253B18"/>
    <w:rsid w:val="00255714"/>
    <w:rsid w:val="00256838"/>
    <w:rsid w:val="00262ACF"/>
    <w:rsid w:val="00264487"/>
    <w:rsid w:val="00266277"/>
    <w:rsid w:val="002669EC"/>
    <w:rsid w:val="002724F8"/>
    <w:rsid w:val="0027346A"/>
    <w:rsid w:val="002767AB"/>
    <w:rsid w:val="00280D4F"/>
    <w:rsid w:val="00281DFF"/>
    <w:rsid w:val="00284474"/>
    <w:rsid w:val="00286780"/>
    <w:rsid w:val="00290361"/>
    <w:rsid w:val="002914F3"/>
    <w:rsid w:val="00293E76"/>
    <w:rsid w:val="002A0D6C"/>
    <w:rsid w:val="002A1439"/>
    <w:rsid w:val="002A5723"/>
    <w:rsid w:val="002A6C4A"/>
    <w:rsid w:val="002B4C09"/>
    <w:rsid w:val="002B4F21"/>
    <w:rsid w:val="002B6078"/>
    <w:rsid w:val="002B65D3"/>
    <w:rsid w:val="002C49BA"/>
    <w:rsid w:val="002C5AFD"/>
    <w:rsid w:val="002D43BF"/>
    <w:rsid w:val="002E19C1"/>
    <w:rsid w:val="002E1C3E"/>
    <w:rsid w:val="002E22E5"/>
    <w:rsid w:val="002E2F91"/>
    <w:rsid w:val="002E3642"/>
    <w:rsid w:val="002E45A2"/>
    <w:rsid w:val="002E53BD"/>
    <w:rsid w:val="002E6423"/>
    <w:rsid w:val="0030185D"/>
    <w:rsid w:val="00302398"/>
    <w:rsid w:val="00302CAE"/>
    <w:rsid w:val="00304421"/>
    <w:rsid w:val="003059DF"/>
    <w:rsid w:val="003101FB"/>
    <w:rsid w:val="003150D8"/>
    <w:rsid w:val="0031682D"/>
    <w:rsid w:val="00316CAE"/>
    <w:rsid w:val="00320F59"/>
    <w:rsid w:val="0032205F"/>
    <w:rsid w:val="00325400"/>
    <w:rsid w:val="00326AC1"/>
    <w:rsid w:val="003275A3"/>
    <w:rsid w:val="003334D1"/>
    <w:rsid w:val="003338FC"/>
    <w:rsid w:val="00334581"/>
    <w:rsid w:val="0033566B"/>
    <w:rsid w:val="00337649"/>
    <w:rsid w:val="00340E4E"/>
    <w:rsid w:val="0034170C"/>
    <w:rsid w:val="003420E8"/>
    <w:rsid w:val="0034271A"/>
    <w:rsid w:val="00345C57"/>
    <w:rsid w:val="0034773E"/>
    <w:rsid w:val="00350ECA"/>
    <w:rsid w:val="00354A19"/>
    <w:rsid w:val="0036266D"/>
    <w:rsid w:val="003632DF"/>
    <w:rsid w:val="00364399"/>
    <w:rsid w:val="00364492"/>
    <w:rsid w:val="003652FC"/>
    <w:rsid w:val="003677B9"/>
    <w:rsid w:val="003703D9"/>
    <w:rsid w:val="0037154E"/>
    <w:rsid w:val="003728B7"/>
    <w:rsid w:val="00373992"/>
    <w:rsid w:val="0037493D"/>
    <w:rsid w:val="00377006"/>
    <w:rsid w:val="0038030F"/>
    <w:rsid w:val="0038077E"/>
    <w:rsid w:val="00380E10"/>
    <w:rsid w:val="0038333A"/>
    <w:rsid w:val="00383715"/>
    <w:rsid w:val="00385638"/>
    <w:rsid w:val="00386D05"/>
    <w:rsid w:val="00390C07"/>
    <w:rsid w:val="00391911"/>
    <w:rsid w:val="00392152"/>
    <w:rsid w:val="00392218"/>
    <w:rsid w:val="003931DD"/>
    <w:rsid w:val="00394820"/>
    <w:rsid w:val="00395149"/>
    <w:rsid w:val="00395543"/>
    <w:rsid w:val="00396A9C"/>
    <w:rsid w:val="00397876"/>
    <w:rsid w:val="003A01C7"/>
    <w:rsid w:val="003A03BD"/>
    <w:rsid w:val="003A1C71"/>
    <w:rsid w:val="003B0244"/>
    <w:rsid w:val="003B03F7"/>
    <w:rsid w:val="003B1BB8"/>
    <w:rsid w:val="003B2BB6"/>
    <w:rsid w:val="003B3454"/>
    <w:rsid w:val="003B3F89"/>
    <w:rsid w:val="003B51F7"/>
    <w:rsid w:val="003B558D"/>
    <w:rsid w:val="003B6CB2"/>
    <w:rsid w:val="003C01E2"/>
    <w:rsid w:val="003C0ED4"/>
    <w:rsid w:val="003C1C38"/>
    <w:rsid w:val="003C6872"/>
    <w:rsid w:val="003C6C47"/>
    <w:rsid w:val="003C702A"/>
    <w:rsid w:val="003C75B4"/>
    <w:rsid w:val="003C7C8A"/>
    <w:rsid w:val="003D1418"/>
    <w:rsid w:val="003D67DD"/>
    <w:rsid w:val="003E03DB"/>
    <w:rsid w:val="003E0D69"/>
    <w:rsid w:val="003E1462"/>
    <w:rsid w:val="003E151E"/>
    <w:rsid w:val="003E7E2D"/>
    <w:rsid w:val="003F042C"/>
    <w:rsid w:val="003F0B4F"/>
    <w:rsid w:val="003F1C73"/>
    <w:rsid w:val="003F42EE"/>
    <w:rsid w:val="003F6835"/>
    <w:rsid w:val="003F72D4"/>
    <w:rsid w:val="0040143F"/>
    <w:rsid w:val="00403C33"/>
    <w:rsid w:val="004043B2"/>
    <w:rsid w:val="0040496E"/>
    <w:rsid w:val="004053C9"/>
    <w:rsid w:val="00405AC6"/>
    <w:rsid w:val="004063B8"/>
    <w:rsid w:val="00410517"/>
    <w:rsid w:val="00411E6B"/>
    <w:rsid w:val="00412651"/>
    <w:rsid w:val="00412E87"/>
    <w:rsid w:val="004158BC"/>
    <w:rsid w:val="00417845"/>
    <w:rsid w:val="00424C47"/>
    <w:rsid w:val="00430298"/>
    <w:rsid w:val="004365AF"/>
    <w:rsid w:val="004367A7"/>
    <w:rsid w:val="00437CCE"/>
    <w:rsid w:val="004405CF"/>
    <w:rsid w:val="00441790"/>
    <w:rsid w:val="00443260"/>
    <w:rsid w:val="00444EFA"/>
    <w:rsid w:val="00445B3E"/>
    <w:rsid w:val="0044687F"/>
    <w:rsid w:val="004468D4"/>
    <w:rsid w:val="00451F4F"/>
    <w:rsid w:val="00452516"/>
    <w:rsid w:val="004525B7"/>
    <w:rsid w:val="00457A6C"/>
    <w:rsid w:val="00460E84"/>
    <w:rsid w:val="00461B0A"/>
    <w:rsid w:val="0046345C"/>
    <w:rsid w:val="00464174"/>
    <w:rsid w:val="004649ED"/>
    <w:rsid w:val="00470780"/>
    <w:rsid w:val="00470B43"/>
    <w:rsid w:val="00470CF7"/>
    <w:rsid w:val="00471C9C"/>
    <w:rsid w:val="004731AD"/>
    <w:rsid w:val="00473EA8"/>
    <w:rsid w:val="00473FC8"/>
    <w:rsid w:val="004759E7"/>
    <w:rsid w:val="00475CE1"/>
    <w:rsid w:val="00476949"/>
    <w:rsid w:val="00480E49"/>
    <w:rsid w:val="00482CEB"/>
    <w:rsid w:val="0048508E"/>
    <w:rsid w:val="0048513D"/>
    <w:rsid w:val="00492833"/>
    <w:rsid w:val="00493D43"/>
    <w:rsid w:val="004A2111"/>
    <w:rsid w:val="004A39F6"/>
    <w:rsid w:val="004A46E3"/>
    <w:rsid w:val="004A4CFB"/>
    <w:rsid w:val="004A584F"/>
    <w:rsid w:val="004A77E5"/>
    <w:rsid w:val="004A7CF1"/>
    <w:rsid w:val="004B1204"/>
    <w:rsid w:val="004B1562"/>
    <w:rsid w:val="004B7BD4"/>
    <w:rsid w:val="004C1E7F"/>
    <w:rsid w:val="004C287F"/>
    <w:rsid w:val="004C2B18"/>
    <w:rsid w:val="004C4326"/>
    <w:rsid w:val="004C7CD4"/>
    <w:rsid w:val="004D0A18"/>
    <w:rsid w:val="004D0CDB"/>
    <w:rsid w:val="004D23AE"/>
    <w:rsid w:val="004D38E3"/>
    <w:rsid w:val="004D3F64"/>
    <w:rsid w:val="004D53E5"/>
    <w:rsid w:val="004D67D7"/>
    <w:rsid w:val="004D6EFA"/>
    <w:rsid w:val="004E2033"/>
    <w:rsid w:val="004E39C5"/>
    <w:rsid w:val="004E5228"/>
    <w:rsid w:val="004F1610"/>
    <w:rsid w:val="004F299B"/>
    <w:rsid w:val="004F391F"/>
    <w:rsid w:val="004F3AF5"/>
    <w:rsid w:val="004F5CD8"/>
    <w:rsid w:val="004F6A5F"/>
    <w:rsid w:val="00501C5C"/>
    <w:rsid w:val="005026A2"/>
    <w:rsid w:val="005038C2"/>
    <w:rsid w:val="00503AA7"/>
    <w:rsid w:val="005047E5"/>
    <w:rsid w:val="00507297"/>
    <w:rsid w:val="00510252"/>
    <w:rsid w:val="00510F57"/>
    <w:rsid w:val="005117B9"/>
    <w:rsid w:val="00511805"/>
    <w:rsid w:val="0051388C"/>
    <w:rsid w:val="00517336"/>
    <w:rsid w:val="005204E1"/>
    <w:rsid w:val="00526D46"/>
    <w:rsid w:val="00530496"/>
    <w:rsid w:val="00530702"/>
    <w:rsid w:val="00531E58"/>
    <w:rsid w:val="00537FFD"/>
    <w:rsid w:val="00540B72"/>
    <w:rsid w:val="00546304"/>
    <w:rsid w:val="005469E5"/>
    <w:rsid w:val="00551093"/>
    <w:rsid w:val="00553A41"/>
    <w:rsid w:val="00553FE6"/>
    <w:rsid w:val="00555B93"/>
    <w:rsid w:val="00557490"/>
    <w:rsid w:val="00560D57"/>
    <w:rsid w:val="00565882"/>
    <w:rsid w:val="00566B37"/>
    <w:rsid w:val="00567A2F"/>
    <w:rsid w:val="00567F33"/>
    <w:rsid w:val="00574305"/>
    <w:rsid w:val="00575A9B"/>
    <w:rsid w:val="0057654F"/>
    <w:rsid w:val="00576F66"/>
    <w:rsid w:val="00580D3D"/>
    <w:rsid w:val="00582B68"/>
    <w:rsid w:val="00583670"/>
    <w:rsid w:val="00584009"/>
    <w:rsid w:val="00591E53"/>
    <w:rsid w:val="005929C2"/>
    <w:rsid w:val="005967B0"/>
    <w:rsid w:val="005A140B"/>
    <w:rsid w:val="005A5699"/>
    <w:rsid w:val="005A7FAC"/>
    <w:rsid w:val="005B03AF"/>
    <w:rsid w:val="005B09D2"/>
    <w:rsid w:val="005B20E4"/>
    <w:rsid w:val="005B4F96"/>
    <w:rsid w:val="005B6658"/>
    <w:rsid w:val="005C2D5D"/>
    <w:rsid w:val="005C300D"/>
    <w:rsid w:val="005C51A1"/>
    <w:rsid w:val="005C7F63"/>
    <w:rsid w:val="005D065C"/>
    <w:rsid w:val="005D0852"/>
    <w:rsid w:val="005D1A04"/>
    <w:rsid w:val="005D3292"/>
    <w:rsid w:val="005D39E8"/>
    <w:rsid w:val="005D4684"/>
    <w:rsid w:val="005E046E"/>
    <w:rsid w:val="005E29C6"/>
    <w:rsid w:val="005E32E5"/>
    <w:rsid w:val="005E74E3"/>
    <w:rsid w:val="005E779F"/>
    <w:rsid w:val="005F0F59"/>
    <w:rsid w:val="005F283E"/>
    <w:rsid w:val="00600EC3"/>
    <w:rsid w:val="006025E5"/>
    <w:rsid w:val="0060497B"/>
    <w:rsid w:val="00607303"/>
    <w:rsid w:val="00610558"/>
    <w:rsid w:val="00611F03"/>
    <w:rsid w:val="00613B17"/>
    <w:rsid w:val="00615E3B"/>
    <w:rsid w:val="0062141A"/>
    <w:rsid w:val="00622646"/>
    <w:rsid w:val="0062539D"/>
    <w:rsid w:val="006262CA"/>
    <w:rsid w:val="00630FC2"/>
    <w:rsid w:val="00631795"/>
    <w:rsid w:val="0063288A"/>
    <w:rsid w:val="006344CD"/>
    <w:rsid w:val="0064152B"/>
    <w:rsid w:val="00643883"/>
    <w:rsid w:val="00643A2F"/>
    <w:rsid w:val="00653FF6"/>
    <w:rsid w:val="00657D73"/>
    <w:rsid w:val="006607CE"/>
    <w:rsid w:val="006624B0"/>
    <w:rsid w:val="00664EB8"/>
    <w:rsid w:val="0066611A"/>
    <w:rsid w:val="00670610"/>
    <w:rsid w:val="00674F88"/>
    <w:rsid w:val="00676D63"/>
    <w:rsid w:val="00677520"/>
    <w:rsid w:val="006819F3"/>
    <w:rsid w:val="006819FA"/>
    <w:rsid w:val="00684861"/>
    <w:rsid w:val="00685477"/>
    <w:rsid w:val="0069094D"/>
    <w:rsid w:val="00691940"/>
    <w:rsid w:val="00691FAB"/>
    <w:rsid w:val="006954BE"/>
    <w:rsid w:val="00695608"/>
    <w:rsid w:val="00695A43"/>
    <w:rsid w:val="006A000B"/>
    <w:rsid w:val="006A24CD"/>
    <w:rsid w:val="006A3D94"/>
    <w:rsid w:val="006A6B0D"/>
    <w:rsid w:val="006B19A4"/>
    <w:rsid w:val="006C2765"/>
    <w:rsid w:val="006C3B34"/>
    <w:rsid w:val="006C3ECB"/>
    <w:rsid w:val="006C7358"/>
    <w:rsid w:val="006D2E9A"/>
    <w:rsid w:val="006D36CC"/>
    <w:rsid w:val="006D3CE9"/>
    <w:rsid w:val="006D4C68"/>
    <w:rsid w:val="006D7082"/>
    <w:rsid w:val="006E1056"/>
    <w:rsid w:val="006E39CA"/>
    <w:rsid w:val="006E64CB"/>
    <w:rsid w:val="006E7AE1"/>
    <w:rsid w:val="006E7C4A"/>
    <w:rsid w:val="006E7FA2"/>
    <w:rsid w:val="006F15B9"/>
    <w:rsid w:val="006F212B"/>
    <w:rsid w:val="006F3EAB"/>
    <w:rsid w:val="006F760A"/>
    <w:rsid w:val="0070053D"/>
    <w:rsid w:val="00702E25"/>
    <w:rsid w:val="00703EEF"/>
    <w:rsid w:val="00703F4D"/>
    <w:rsid w:val="00706B09"/>
    <w:rsid w:val="00707212"/>
    <w:rsid w:val="007103D4"/>
    <w:rsid w:val="00711E73"/>
    <w:rsid w:val="0071319C"/>
    <w:rsid w:val="00713BC9"/>
    <w:rsid w:val="00717AF8"/>
    <w:rsid w:val="00721713"/>
    <w:rsid w:val="00721A80"/>
    <w:rsid w:val="007257E7"/>
    <w:rsid w:val="007273FB"/>
    <w:rsid w:val="00727B33"/>
    <w:rsid w:val="00732AF3"/>
    <w:rsid w:val="00733E3E"/>
    <w:rsid w:val="00734E2E"/>
    <w:rsid w:val="007361B3"/>
    <w:rsid w:val="007365FB"/>
    <w:rsid w:val="00737EB8"/>
    <w:rsid w:val="00740645"/>
    <w:rsid w:val="007423B6"/>
    <w:rsid w:val="007424C0"/>
    <w:rsid w:val="0074578D"/>
    <w:rsid w:val="007461B3"/>
    <w:rsid w:val="00746A38"/>
    <w:rsid w:val="007550C9"/>
    <w:rsid w:val="00757BCA"/>
    <w:rsid w:val="00760413"/>
    <w:rsid w:val="00767F1B"/>
    <w:rsid w:val="00773023"/>
    <w:rsid w:val="0077516A"/>
    <w:rsid w:val="0077563D"/>
    <w:rsid w:val="00775B3C"/>
    <w:rsid w:val="007807AC"/>
    <w:rsid w:val="007815AF"/>
    <w:rsid w:val="007824F3"/>
    <w:rsid w:val="007834DD"/>
    <w:rsid w:val="00784D2B"/>
    <w:rsid w:val="00787109"/>
    <w:rsid w:val="00790A3F"/>
    <w:rsid w:val="0079165F"/>
    <w:rsid w:val="00795443"/>
    <w:rsid w:val="007956FF"/>
    <w:rsid w:val="0079658B"/>
    <w:rsid w:val="00796AC1"/>
    <w:rsid w:val="007A0F57"/>
    <w:rsid w:val="007A14D5"/>
    <w:rsid w:val="007A2A1B"/>
    <w:rsid w:val="007A2F41"/>
    <w:rsid w:val="007A35A8"/>
    <w:rsid w:val="007A5720"/>
    <w:rsid w:val="007A57F9"/>
    <w:rsid w:val="007A5810"/>
    <w:rsid w:val="007A58A4"/>
    <w:rsid w:val="007B2965"/>
    <w:rsid w:val="007B4AFE"/>
    <w:rsid w:val="007B73F3"/>
    <w:rsid w:val="007B7D0F"/>
    <w:rsid w:val="007C45FA"/>
    <w:rsid w:val="007C772A"/>
    <w:rsid w:val="007D1011"/>
    <w:rsid w:val="007D2066"/>
    <w:rsid w:val="007D2BFA"/>
    <w:rsid w:val="007D3407"/>
    <w:rsid w:val="007D7136"/>
    <w:rsid w:val="007E217C"/>
    <w:rsid w:val="007E2AF8"/>
    <w:rsid w:val="007E3CA0"/>
    <w:rsid w:val="007E4255"/>
    <w:rsid w:val="007E4FC0"/>
    <w:rsid w:val="007E7B9E"/>
    <w:rsid w:val="007F0243"/>
    <w:rsid w:val="007F1C76"/>
    <w:rsid w:val="007F2296"/>
    <w:rsid w:val="007F3DFC"/>
    <w:rsid w:val="007F6389"/>
    <w:rsid w:val="007F6B5F"/>
    <w:rsid w:val="00806FA7"/>
    <w:rsid w:val="00807E91"/>
    <w:rsid w:val="00810A0A"/>
    <w:rsid w:val="00811743"/>
    <w:rsid w:val="008132BC"/>
    <w:rsid w:val="00813880"/>
    <w:rsid w:val="00814272"/>
    <w:rsid w:val="008146B3"/>
    <w:rsid w:val="00815120"/>
    <w:rsid w:val="0081608F"/>
    <w:rsid w:val="008171F8"/>
    <w:rsid w:val="0082071D"/>
    <w:rsid w:val="00820CA3"/>
    <w:rsid w:val="00821600"/>
    <w:rsid w:val="00821C4A"/>
    <w:rsid w:val="00825419"/>
    <w:rsid w:val="00827304"/>
    <w:rsid w:val="00831130"/>
    <w:rsid w:val="00833A55"/>
    <w:rsid w:val="008365A0"/>
    <w:rsid w:val="008369E6"/>
    <w:rsid w:val="008438C9"/>
    <w:rsid w:val="008438E0"/>
    <w:rsid w:val="00844201"/>
    <w:rsid w:val="00846033"/>
    <w:rsid w:val="00847FF3"/>
    <w:rsid w:val="00851250"/>
    <w:rsid w:val="0085166D"/>
    <w:rsid w:val="00854841"/>
    <w:rsid w:val="00854FA0"/>
    <w:rsid w:val="00856E50"/>
    <w:rsid w:val="0086024A"/>
    <w:rsid w:val="00861854"/>
    <w:rsid w:val="00864E51"/>
    <w:rsid w:val="008675B5"/>
    <w:rsid w:val="0087399B"/>
    <w:rsid w:val="008806F5"/>
    <w:rsid w:val="0088256C"/>
    <w:rsid w:val="00883424"/>
    <w:rsid w:val="00883F52"/>
    <w:rsid w:val="008845E1"/>
    <w:rsid w:val="00884911"/>
    <w:rsid w:val="00887190"/>
    <w:rsid w:val="008877A1"/>
    <w:rsid w:val="008934BA"/>
    <w:rsid w:val="00894484"/>
    <w:rsid w:val="008A126B"/>
    <w:rsid w:val="008A3384"/>
    <w:rsid w:val="008A5310"/>
    <w:rsid w:val="008A6322"/>
    <w:rsid w:val="008B0CDD"/>
    <w:rsid w:val="008B19B5"/>
    <w:rsid w:val="008B50E1"/>
    <w:rsid w:val="008B6625"/>
    <w:rsid w:val="008C0935"/>
    <w:rsid w:val="008C4C2B"/>
    <w:rsid w:val="008C4D3C"/>
    <w:rsid w:val="008D1EAC"/>
    <w:rsid w:val="008D46FE"/>
    <w:rsid w:val="008E6631"/>
    <w:rsid w:val="008F17F5"/>
    <w:rsid w:val="008F2D0E"/>
    <w:rsid w:val="008F2F95"/>
    <w:rsid w:val="008F3192"/>
    <w:rsid w:val="008F3E7D"/>
    <w:rsid w:val="008F4EC6"/>
    <w:rsid w:val="008F6111"/>
    <w:rsid w:val="008F63E4"/>
    <w:rsid w:val="009016AE"/>
    <w:rsid w:val="00901AA7"/>
    <w:rsid w:val="00902C49"/>
    <w:rsid w:val="00905F0D"/>
    <w:rsid w:val="0091025E"/>
    <w:rsid w:val="009129E4"/>
    <w:rsid w:val="0091302A"/>
    <w:rsid w:val="0091731A"/>
    <w:rsid w:val="00917388"/>
    <w:rsid w:val="00917910"/>
    <w:rsid w:val="00922ECF"/>
    <w:rsid w:val="00923B0A"/>
    <w:rsid w:val="0092429E"/>
    <w:rsid w:val="009253D6"/>
    <w:rsid w:val="00927CF7"/>
    <w:rsid w:val="00934D8E"/>
    <w:rsid w:val="00934E8B"/>
    <w:rsid w:val="00940651"/>
    <w:rsid w:val="009416BF"/>
    <w:rsid w:val="009438A6"/>
    <w:rsid w:val="00945138"/>
    <w:rsid w:val="00946D9B"/>
    <w:rsid w:val="00950735"/>
    <w:rsid w:val="009508EE"/>
    <w:rsid w:val="00950AF0"/>
    <w:rsid w:val="00952BC7"/>
    <w:rsid w:val="00954C66"/>
    <w:rsid w:val="009568BF"/>
    <w:rsid w:val="00962844"/>
    <w:rsid w:val="009664D7"/>
    <w:rsid w:val="00971EC9"/>
    <w:rsid w:val="00972710"/>
    <w:rsid w:val="00973282"/>
    <w:rsid w:val="009738F1"/>
    <w:rsid w:val="009753B8"/>
    <w:rsid w:val="009765F2"/>
    <w:rsid w:val="00977E1C"/>
    <w:rsid w:val="0098061D"/>
    <w:rsid w:val="009813A2"/>
    <w:rsid w:val="00983FF7"/>
    <w:rsid w:val="009846EF"/>
    <w:rsid w:val="00986613"/>
    <w:rsid w:val="00992E8F"/>
    <w:rsid w:val="0099332E"/>
    <w:rsid w:val="00994277"/>
    <w:rsid w:val="009949D6"/>
    <w:rsid w:val="009A0811"/>
    <w:rsid w:val="009A0C3D"/>
    <w:rsid w:val="009A1EBD"/>
    <w:rsid w:val="009A41AA"/>
    <w:rsid w:val="009A7C48"/>
    <w:rsid w:val="009B00A5"/>
    <w:rsid w:val="009B088F"/>
    <w:rsid w:val="009B193F"/>
    <w:rsid w:val="009B2459"/>
    <w:rsid w:val="009B2D29"/>
    <w:rsid w:val="009B4055"/>
    <w:rsid w:val="009B766A"/>
    <w:rsid w:val="009C041A"/>
    <w:rsid w:val="009C0938"/>
    <w:rsid w:val="009C0AFA"/>
    <w:rsid w:val="009C1441"/>
    <w:rsid w:val="009C2180"/>
    <w:rsid w:val="009C2B58"/>
    <w:rsid w:val="009C2C18"/>
    <w:rsid w:val="009C399B"/>
    <w:rsid w:val="009C3CBD"/>
    <w:rsid w:val="009C7377"/>
    <w:rsid w:val="009C7988"/>
    <w:rsid w:val="009D05CD"/>
    <w:rsid w:val="009D3D18"/>
    <w:rsid w:val="009D4926"/>
    <w:rsid w:val="009D598C"/>
    <w:rsid w:val="009D7B2D"/>
    <w:rsid w:val="009E1C24"/>
    <w:rsid w:val="009F18CF"/>
    <w:rsid w:val="009F2CB1"/>
    <w:rsid w:val="009F332A"/>
    <w:rsid w:val="009F7D29"/>
    <w:rsid w:val="00A02098"/>
    <w:rsid w:val="00A03DF5"/>
    <w:rsid w:val="00A12F9F"/>
    <w:rsid w:val="00A162EC"/>
    <w:rsid w:val="00A16AD6"/>
    <w:rsid w:val="00A2144C"/>
    <w:rsid w:val="00A21465"/>
    <w:rsid w:val="00A23C0D"/>
    <w:rsid w:val="00A2550D"/>
    <w:rsid w:val="00A26148"/>
    <w:rsid w:val="00A26F3B"/>
    <w:rsid w:val="00A31060"/>
    <w:rsid w:val="00A31969"/>
    <w:rsid w:val="00A32C7A"/>
    <w:rsid w:val="00A37DBA"/>
    <w:rsid w:val="00A409D3"/>
    <w:rsid w:val="00A42050"/>
    <w:rsid w:val="00A44BB8"/>
    <w:rsid w:val="00A45938"/>
    <w:rsid w:val="00A46180"/>
    <w:rsid w:val="00A47CD4"/>
    <w:rsid w:val="00A50DDD"/>
    <w:rsid w:val="00A528A4"/>
    <w:rsid w:val="00A529B6"/>
    <w:rsid w:val="00A52F63"/>
    <w:rsid w:val="00A53301"/>
    <w:rsid w:val="00A56C05"/>
    <w:rsid w:val="00A63DE2"/>
    <w:rsid w:val="00A64099"/>
    <w:rsid w:val="00A65DDD"/>
    <w:rsid w:val="00A65E0E"/>
    <w:rsid w:val="00A725A1"/>
    <w:rsid w:val="00A77C67"/>
    <w:rsid w:val="00A80CDC"/>
    <w:rsid w:val="00A81E81"/>
    <w:rsid w:val="00A8318C"/>
    <w:rsid w:val="00A83FDF"/>
    <w:rsid w:val="00A840B2"/>
    <w:rsid w:val="00A8411C"/>
    <w:rsid w:val="00A848C4"/>
    <w:rsid w:val="00A8678B"/>
    <w:rsid w:val="00A86BFB"/>
    <w:rsid w:val="00A87EC0"/>
    <w:rsid w:val="00A91DF0"/>
    <w:rsid w:val="00A9257A"/>
    <w:rsid w:val="00A94590"/>
    <w:rsid w:val="00AA0606"/>
    <w:rsid w:val="00AA15B6"/>
    <w:rsid w:val="00AA2116"/>
    <w:rsid w:val="00AA55B5"/>
    <w:rsid w:val="00AA69EF"/>
    <w:rsid w:val="00AB0FBA"/>
    <w:rsid w:val="00AB1002"/>
    <w:rsid w:val="00AB4C1E"/>
    <w:rsid w:val="00AB4D2F"/>
    <w:rsid w:val="00AB6C99"/>
    <w:rsid w:val="00AB7C47"/>
    <w:rsid w:val="00AC3B79"/>
    <w:rsid w:val="00AC4CAC"/>
    <w:rsid w:val="00AC61FE"/>
    <w:rsid w:val="00AD11AC"/>
    <w:rsid w:val="00AD1542"/>
    <w:rsid w:val="00AD3DC5"/>
    <w:rsid w:val="00AD4E3A"/>
    <w:rsid w:val="00AD505B"/>
    <w:rsid w:val="00AD54CD"/>
    <w:rsid w:val="00AD72AC"/>
    <w:rsid w:val="00AE1711"/>
    <w:rsid w:val="00AE38F6"/>
    <w:rsid w:val="00AE4549"/>
    <w:rsid w:val="00AE45BB"/>
    <w:rsid w:val="00AE4DD5"/>
    <w:rsid w:val="00AE6F77"/>
    <w:rsid w:val="00AF27C9"/>
    <w:rsid w:val="00AF4214"/>
    <w:rsid w:val="00AF5413"/>
    <w:rsid w:val="00AF6DF0"/>
    <w:rsid w:val="00B021A9"/>
    <w:rsid w:val="00B02588"/>
    <w:rsid w:val="00B02887"/>
    <w:rsid w:val="00B0419D"/>
    <w:rsid w:val="00B0525D"/>
    <w:rsid w:val="00B137B9"/>
    <w:rsid w:val="00B158D2"/>
    <w:rsid w:val="00B207AF"/>
    <w:rsid w:val="00B260C3"/>
    <w:rsid w:val="00B30AB5"/>
    <w:rsid w:val="00B3283F"/>
    <w:rsid w:val="00B3365C"/>
    <w:rsid w:val="00B4423A"/>
    <w:rsid w:val="00B44FEA"/>
    <w:rsid w:val="00B45984"/>
    <w:rsid w:val="00B5021B"/>
    <w:rsid w:val="00B505A2"/>
    <w:rsid w:val="00B56756"/>
    <w:rsid w:val="00B5746D"/>
    <w:rsid w:val="00B57494"/>
    <w:rsid w:val="00B57EE2"/>
    <w:rsid w:val="00B646E5"/>
    <w:rsid w:val="00B70FB4"/>
    <w:rsid w:val="00B71268"/>
    <w:rsid w:val="00B73990"/>
    <w:rsid w:val="00B833DD"/>
    <w:rsid w:val="00B91048"/>
    <w:rsid w:val="00B93151"/>
    <w:rsid w:val="00B963CA"/>
    <w:rsid w:val="00B97581"/>
    <w:rsid w:val="00BA0BAF"/>
    <w:rsid w:val="00BA1ABE"/>
    <w:rsid w:val="00BA2C48"/>
    <w:rsid w:val="00BA3588"/>
    <w:rsid w:val="00BA4182"/>
    <w:rsid w:val="00BA79B4"/>
    <w:rsid w:val="00BA7E0B"/>
    <w:rsid w:val="00BB0FC3"/>
    <w:rsid w:val="00BB246A"/>
    <w:rsid w:val="00BB4C9B"/>
    <w:rsid w:val="00BB6C6A"/>
    <w:rsid w:val="00BC09D0"/>
    <w:rsid w:val="00BC0A27"/>
    <w:rsid w:val="00BC1AC3"/>
    <w:rsid w:val="00BC20DF"/>
    <w:rsid w:val="00BC50AD"/>
    <w:rsid w:val="00BC6065"/>
    <w:rsid w:val="00BC60B7"/>
    <w:rsid w:val="00BD082A"/>
    <w:rsid w:val="00BD47C4"/>
    <w:rsid w:val="00BD4E3B"/>
    <w:rsid w:val="00BD50CA"/>
    <w:rsid w:val="00BD605A"/>
    <w:rsid w:val="00BD67FC"/>
    <w:rsid w:val="00BE0AE0"/>
    <w:rsid w:val="00BE1323"/>
    <w:rsid w:val="00BE285F"/>
    <w:rsid w:val="00BE544E"/>
    <w:rsid w:val="00BF0C39"/>
    <w:rsid w:val="00BF3E5F"/>
    <w:rsid w:val="00C01569"/>
    <w:rsid w:val="00C024BA"/>
    <w:rsid w:val="00C02A00"/>
    <w:rsid w:val="00C02E05"/>
    <w:rsid w:val="00C042D4"/>
    <w:rsid w:val="00C070D7"/>
    <w:rsid w:val="00C07532"/>
    <w:rsid w:val="00C1110A"/>
    <w:rsid w:val="00C11E09"/>
    <w:rsid w:val="00C11E93"/>
    <w:rsid w:val="00C14156"/>
    <w:rsid w:val="00C1747C"/>
    <w:rsid w:val="00C22B5F"/>
    <w:rsid w:val="00C24433"/>
    <w:rsid w:val="00C3043A"/>
    <w:rsid w:val="00C31337"/>
    <w:rsid w:val="00C3465C"/>
    <w:rsid w:val="00C3469B"/>
    <w:rsid w:val="00C35548"/>
    <w:rsid w:val="00C37CF9"/>
    <w:rsid w:val="00C41F85"/>
    <w:rsid w:val="00C462E2"/>
    <w:rsid w:val="00C46E82"/>
    <w:rsid w:val="00C47AE1"/>
    <w:rsid w:val="00C51387"/>
    <w:rsid w:val="00C5158D"/>
    <w:rsid w:val="00C53247"/>
    <w:rsid w:val="00C54BEA"/>
    <w:rsid w:val="00C54C81"/>
    <w:rsid w:val="00C54E7D"/>
    <w:rsid w:val="00C61A9A"/>
    <w:rsid w:val="00C61BFB"/>
    <w:rsid w:val="00C63FF8"/>
    <w:rsid w:val="00C64335"/>
    <w:rsid w:val="00C64ABE"/>
    <w:rsid w:val="00C6507A"/>
    <w:rsid w:val="00C671D2"/>
    <w:rsid w:val="00C7229C"/>
    <w:rsid w:val="00C74809"/>
    <w:rsid w:val="00C81F25"/>
    <w:rsid w:val="00C82C8B"/>
    <w:rsid w:val="00C82EA8"/>
    <w:rsid w:val="00C863F6"/>
    <w:rsid w:val="00C92A8D"/>
    <w:rsid w:val="00C933FA"/>
    <w:rsid w:val="00C951C3"/>
    <w:rsid w:val="00C9731C"/>
    <w:rsid w:val="00C97B68"/>
    <w:rsid w:val="00CA0E2A"/>
    <w:rsid w:val="00CB1599"/>
    <w:rsid w:val="00CB3C73"/>
    <w:rsid w:val="00CB3EB7"/>
    <w:rsid w:val="00CC1CB7"/>
    <w:rsid w:val="00CC2027"/>
    <w:rsid w:val="00CD0383"/>
    <w:rsid w:val="00CD1714"/>
    <w:rsid w:val="00CD5119"/>
    <w:rsid w:val="00CE0243"/>
    <w:rsid w:val="00CE20BB"/>
    <w:rsid w:val="00CE4A3E"/>
    <w:rsid w:val="00CE4D1C"/>
    <w:rsid w:val="00CE4D26"/>
    <w:rsid w:val="00CE59C2"/>
    <w:rsid w:val="00CE79AF"/>
    <w:rsid w:val="00CF0A29"/>
    <w:rsid w:val="00CF2E2A"/>
    <w:rsid w:val="00CF2E89"/>
    <w:rsid w:val="00CF33F7"/>
    <w:rsid w:val="00D00C3A"/>
    <w:rsid w:val="00D010DB"/>
    <w:rsid w:val="00D02810"/>
    <w:rsid w:val="00D02AA0"/>
    <w:rsid w:val="00D1066B"/>
    <w:rsid w:val="00D1109B"/>
    <w:rsid w:val="00D11A05"/>
    <w:rsid w:val="00D142FA"/>
    <w:rsid w:val="00D22881"/>
    <w:rsid w:val="00D22B31"/>
    <w:rsid w:val="00D232F5"/>
    <w:rsid w:val="00D24C8E"/>
    <w:rsid w:val="00D25381"/>
    <w:rsid w:val="00D25789"/>
    <w:rsid w:val="00D27988"/>
    <w:rsid w:val="00D305C1"/>
    <w:rsid w:val="00D31892"/>
    <w:rsid w:val="00D31F9E"/>
    <w:rsid w:val="00D33933"/>
    <w:rsid w:val="00D371DE"/>
    <w:rsid w:val="00D40D23"/>
    <w:rsid w:val="00D41649"/>
    <w:rsid w:val="00D43EB4"/>
    <w:rsid w:val="00D441E7"/>
    <w:rsid w:val="00D46D73"/>
    <w:rsid w:val="00D5022E"/>
    <w:rsid w:val="00D517DD"/>
    <w:rsid w:val="00D5787F"/>
    <w:rsid w:val="00D64D27"/>
    <w:rsid w:val="00D65E7F"/>
    <w:rsid w:val="00D670D1"/>
    <w:rsid w:val="00D674B3"/>
    <w:rsid w:val="00D70DC6"/>
    <w:rsid w:val="00D71EF5"/>
    <w:rsid w:val="00D71F3B"/>
    <w:rsid w:val="00D75359"/>
    <w:rsid w:val="00D807B4"/>
    <w:rsid w:val="00D809CD"/>
    <w:rsid w:val="00D812CF"/>
    <w:rsid w:val="00D81560"/>
    <w:rsid w:val="00D82E17"/>
    <w:rsid w:val="00D92ED4"/>
    <w:rsid w:val="00D92F15"/>
    <w:rsid w:val="00D958F3"/>
    <w:rsid w:val="00D95D54"/>
    <w:rsid w:val="00DA09A1"/>
    <w:rsid w:val="00DA0C6C"/>
    <w:rsid w:val="00DA1997"/>
    <w:rsid w:val="00DA2129"/>
    <w:rsid w:val="00DA23B7"/>
    <w:rsid w:val="00DA3A16"/>
    <w:rsid w:val="00DA3F42"/>
    <w:rsid w:val="00DA458C"/>
    <w:rsid w:val="00DA503A"/>
    <w:rsid w:val="00DA584D"/>
    <w:rsid w:val="00DA5DA8"/>
    <w:rsid w:val="00DB35BD"/>
    <w:rsid w:val="00DB5D6B"/>
    <w:rsid w:val="00DB79CF"/>
    <w:rsid w:val="00DC2C91"/>
    <w:rsid w:val="00DC4259"/>
    <w:rsid w:val="00DC46C3"/>
    <w:rsid w:val="00DC6AE3"/>
    <w:rsid w:val="00DD265E"/>
    <w:rsid w:val="00DD3357"/>
    <w:rsid w:val="00DD7941"/>
    <w:rsid w:val="00DE4B44"/>
    <w:rsid w:val="00DE5E55"/>
    <w:rsid w:val="00DE7CB2"/>
    <w:rsid w:val="00DF49D8"/>
    <w:rsid w:val="00DF4C58"/>
    <w:rsid w:val="00DF506E"/>
    <w:rsid w:val="00DF6232"/>
    <w:rsid w:val="00DF64A0"/>
    <w:rsid w:val="00E01CE0"/>
    <w:rsid w:val="00E03BE5"/>
    <w:rsid w:val="00E05E6F"/>
    <w:rsid w:val="00E0603C"/>
    <w:rsid w:val="00E12628"/>
    <w:rsid w:val="00E20D9C"/>
    <w:rsid w:val="00E21198"/>
    <w:rsid w:val="00E2176C"/>
    <w:rsid w:val="00E22BF7"/>
    <w:rsid w:val="00E23FDC"/>
    <w:rsid w:val="00E25823"/>
    <w:rsid w:val="00E26CA1"/>
    <w:rsid w:val="00E30BE1"/>
    <w:rsid w:val="00E372B8"/>
    <w:rsid w:val="00E40A81"/>
    <w:rsid w:val="00E45251"/>
    <w:rsid w:val="00E500F4"/>
    <w:rsid w:val="00E53A77"/>
    <w:rsid w:val="00E5508A"/>
    <w:rsid w:val="00E5661F"/>
    <w:rsid w:val="00E56984"/>
    <w:rsid w:val="00E5712F"/>
    <w:rsid w:val="00E61456"/>
    <w:rsid w:val="00E619F0"/>
    <w:rsid w:val="00E63B5C"/>
    <w:rsid w:val="00E6592E"/>
    <w:rsid w:val="00E663E9"/>
    <w:rsid w:val="00E72EEF"/>
    <w:rsid w:val="00E72F97"/>
    <w:rsid w:val="00E753A2"/>
    <w:rsid w:val="00E757AC"/>
    <w:rsid w:val="00E75FA8"/>
    <w:rsid w:val="00E77F35"/>
    <w:rsid w:val="00E80D34"/>
    <w:rsid w:val="00E82AD2"/>
    <w:rsid w:val="00E86DCC"/>
    <w:rsid w:val="00E87C29"/>
    <w:rsid w:val="00E91663"/>
    <w:rsid w:val="00E93A66"/>
    <w:rsid w:val="00EA01D7"/>
    <w:rsid w:val="00EA2BD8"/>
    <w:rsid w:val="00EA5133"/>
    <w:rsid w:val="00EA531C"/>
    <w:rsid w:val="00EA53D8"/>
    <w:rsid w:val="00EA5BA1"/>
    <w:rsid w:val="00EA6679"/>
    <w:rsid w:val="00EA700E"/>
    <w:rsid w:val="00EB206E"/>
    <w:rsid w:val="00EB2C8E"/>
    <w:rsid w:val="00EB44C1"/>
    <w:rsid w:val="00EB74DB"/>
    <w:rsid w:val="00EC054F"/>
    <w:rsid w:val="00EC3E1C"/>
    <w:rsid w:val="00EC5ED9"/>
    <w:rsid w:val="00EC61FB"/>
    <w:rsid w:val="00ED4E54"/>
    <w:rsid w:val="00ED7005"/>
    <w:rsid w:val="00ED79B2"/>
    <w:rsid w:val="00EE63B3"/>
    <w:rsid w:val="00EF22DB"/>
    <w:rsid w:val="00EF4FFB"/>
    <w:rsid w:val="00EF5532"/>
    <w:rsid w:val="00EF5A6F"/>
    <w:rsid w:val="00F02DA0"/>
    <w:rsid w:val="00F03114"/>
    <w:rsid w:val="00F04808"/>
    <w:rsid w:val="00F0604C"/>
    <w:rsid w:val="00F17F2D"/>
    <w:rsid w:val="00F24AF6"/>
    <w:rsid w:val="00F253A7"/>
    <w:rsid w:val="00F31794"/>
    <w:rsid w:val="00F358AA"/>
    <w:rsid w:val="00F3693C"/>
    <w:rsid w:val="00F37773"/>
    <w:rsid w:val="00F40560"/>
    <w:rsid w:val="00F41021"/>
    <w:rsid w:val="00F41120"/>
    <w:rsid w:val="00F419A3"/>
    <w:rsid w:val="00F442B1"/>
    <w:rsid w:val="00F459BE"/>
    <w:rsid w:val="00F45C51"/>
    <w:rsid w:val="00F50807"/>
    <w:rsid w:val="00F52051"/>
    <w:rsid w:val="00F54874"/>
    <w:rsid w:val="00F54F5F"/>
    <w:rsid w:val="00F564C6"/>
    <w:rsid w:val="00F565FD"/>
    <w:rsid w:val="00F56717"/>
    <w:rsid w:val="00F57DCE"/>
    <w:rsid w:val="00F60B58"/>
    <w:rsid w:val="00F620AC"/>
    <w:rsid w:val="00F62762"/>
    <w:rsid w:val="00F63887"/>
    <w:rsid w:val="00F65729"/>
    <w:rsid w:val="00F66267"/>
    <w:rsid w:val="00F666F9"/>
    <w:rsid w:val="00F668FF"/>
    <w:rsid w:val="00F66B43"/>
    <w:rsid w:val="00F71508"/>
    <w:rsid w:val="00F72AD9"/>
    <w:rsid w:val="00F7585D"/>
    <w:rsid w:val="00F76F6E"/>
    <w:rsid w:val="00F77B65"/>
    <w:rsid w:val="00F80184"/>
    <w:rsid w:val="00F8053F"/>
    <w:rsid w:val="00F80C20"/>
    <w:rsid w:val="00F8279D"/>
    <w:rsid w:val="00F832B0"/>
    <w:rsid w:val="00F847F9"/>
    <w:rsid w:val="00F85131"/>
    <w:rsid w:val="00F920D4"/>
    <w:rsid w:val="00F93097"/>
    <w:rsid w:val="00F95A74"/>
    <w:rsid w:val="00F96333"/>
    <w:rsid w:val="00F9719A"/>
    <w:rsid w:val="00F975E1"/>
    <w:rsid w:val="00FA0ABF"/>
    <w:rsid w:val="00FA14AC"/>
    <w:rsid w:val="00FA2292"/>
    <w:rsid w:val="00FA2714"/>
    <w:rsid w:val="00FA63E0"/>
    <w:rsid w:val="00FA7C5F"/>
    <w:rsid w:val="00FB07F4"/>
    <w:rsid w:val="00FB1A57"/>
    <w:rsid w:val="00FB1E7C"/>
    <w:rsid w:val="00FB26B4"/>
    <w:rsid w:val="00FB2868"/>
    <w:rsid w:val="00FB440D"/>
    <w:rsid w:val="00FB7815"/>
    <w:rsid w:val="00FC18A8"/>
    <w:rsid w:val="00FC194C"/>
    <w:rsid w:val="00FC1F5C"/>
    <w:rsid w:val="00FC2407"/>
    <w:rsid w:val="00FC39B1"/>
    <w:rsid w:val="00FC65DC"/>
    <w:rsid w:val="00FD1A6F"/>
    <w:rsid w:val="00FD3168"/>
    <w:rsid w:val="00FE2310"/>
    <w:rsid w:val="00FE3B11"/>
    <w:rsid w:val="00FE4FE0"/>
    <w:rsid w:val="00FE5B2D"/>
    <w:rsid w:val="00FE60D7"/>
    <w:rsid w:val="00FE7531"/>
    <w:rsid w:val="00FF4F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0641"/>
    <o:shapelayout v:ext="edit">
      <o:idmap v:ext="edit" data="1"/>
    </o:shapelayout>
  </w:shapeDefaults>
  <w:decimalSymbol w:val=","/>
  <w:listSeparator w:val=";"/>
  <w14:docId w14:val="52F60F43"/>
  <w15:docId w15:val="{5873342A-C85E-492E-9FB5-1BDBC89356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30442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0F2E1C"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7B73F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7B73F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7B73F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7B73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7B73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0F2E1C"/>
    <w:pPr>
      <w:keepNext/>
      <w:keepLines/>
      <w:spacing w:before="40"/>
      <w:outlineLvl w:val="6"/>
    </w:pPr>
    <w:rPr>
      <w:rFonts w:ascii="Cambria" w:hAnsi="Cambria"/>
      <w:i/>
      <w:iCs/>
      <w:color w:val="243F60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F2E1C"/>
    <w:pPr>
      <w:keepNext/>
      <w:keepLines/>
      <w:spacing w:before="40"/>
      <w:outlineLvl w:val="7"/>
    </w:pPr>
    <w:rPr>
      <w:rFonts w:ascii="Cambria" w:hAnsi="Cambria"/>
      <w:color w:val="272727"/>
      <w:sz w:val="21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0F2E1C"/>
    <w:pPr>
      <w:keepNext/>
      <w:keepLines/>
      <w:spacing w:before="40"/>
      <w:outlineLvl w:val="8"/>
    </w:pPr>
    <w:rPr>
      <w:rFonts w:ascii="Cambria" w:hAnsi="Cambria"/>
      <w:i/>
      <w:iCs/>
      <w:color w:val="272727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ovelizanbod">
    <w:name w:val="Novelizační bod"/>
    <w:basedOn w:val="Normln"/>
    <w:next w:val="Normln"/>
    <w:link w:val="NovelizanbodChar"/>
    <w:qFormat/>
    <w:rsid w:val="0038030F"/>
    <w:pPr>
      <w:keepNext/>
      <w:keepLines/>
      <w:numPr>
        <w:numId w:val="1"/>
      </w:numPr>
      <w:tabs>
        <w:tab w:val="left" w:pos="567"/>
      </w:tabs>
      <w:spacing w:before="480" w:after="120"/>
    </w:pPr>
  </w:style>
  <w:style w:type="character" w:customStyle="1" w:styleId="Nadpis1Char">
    <w:name w:val="Nadpis 1 Char"/>
    <w:basedOn w:val="Standardnpsmoodstavce"/>
    <w:link w:val="Nadpis1"/>
    <w:rsid w:val="000F2E1C"/>
    <w:rPr>
      <w:rFonts w:ascii="Arial" w:eastAsia="Times New Roman" w:hAnsi="Arial" w:cs="Times New Roman"/>
      <w:b/>
      <w:kern w:val="28"/>
      <w:sz w:val="28"/>
      <w:szCs w:val="20"/>
      <w:lang w:eastAsia="cs-CZ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0F2E1C"/>
    <w:rPr>
      <w:rFonts w:ascii="Cambria" w:eastAsia="Times New Roman" w:hAnsi="Cambria" w:cs="Times New Roman"/>
      <w:i/>
      <w:iCs/>
      <w:color w:val="243F60"/>
      <w:sz w:val="24"/>
      <w:szCs w:val="20"/>
      <w:lang w:eastAsia="cs-CZ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F2E1C"/>
    <w:rPr>
      <w:rFonts w:ascii="Cambria" w:eastAsia="Times New Roman" w:hAnsi="Cambria" w:cs="Times New Roman"/>
      <w:color w:val="272727"/>
      <w:sz w:val="21"/>
      <w:szCs w:val="21"/>
      <w:lang w:eastAsia="cs-CZ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0F2E1C"/>
    <w:rPr>
      <w:rFonts w:ascii="Cambria" w:eastAsia="Times New Roman" w:hAnsi="Cambria" w:cs="Times New Roman"/>
      <w:i/>
      <w:iCs/>
      <w:color w:val="272727"/>
      <w:sz w:val="21"/>
      <w:szCs w:val="21"/>
      <w:lang w:eastAsia="cs-CZ"/>
    </w:rPr>
  </w:style>
  <w:style w:type="paragraph" w:styleId="Zhlav">
    <w:name w:val="header"/>
    <w:basedOn w:val="Normln"/>
    <w:link w:val="ZhlavChar"/>
    <w:semiHidden/>
    <w:rsid w:val="000F2E1C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semiHidden/>
    <w:rsid w:val="000F2E1C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Textparagrafu">
    <w:name w:val="Text paragrafu"/>
    <w:basedOn w:val="Normln"/>
    <w:rsid w:val="000F2E1C"/>
    <w:pPr>
      <w:spacing w:before="240"/>
      <w:ind w:firstLine="425"/>
      <w:outlineLvl w:val="5"/>
    </w:pPr>
  </w:style>
  <w:style w:type="paragraph" w:customStyle="1" w:styleId="Paragraf">
    <w:name w:val="Paragraf"/>
    <w:basedOn w:val="Normln"/>
    <w:next w:val="Textodstavce"/>
    <w:link w:val="ParagrafChar"/>
    <w:rsid w:val="000F2E1C"/>
    <w:pPr>
      <w:keepNext/>
      <w:keepLines/>
      <w:spacing w:before="240"/>
      <w:jc w:val="center"/>
      <w:outlineLvl w:val="5"/>
    </w:pPr>
  </w:style>
  <w:style w:type="paragraph" w:customStyle="1" w:styleId="Oddl">
    <w:name w:val="Oddíl"/>
    <w:basedOn w:val="Normln"/>
    <w:next w:val="Nadpisoddlu"/>
    <w:rsid w:val="000F2E1C"/>
    <w:pPr>
      <w:keepNext/>
      <w:keepLines/>
      <w:spacing w:before="240"/>
      <w:jc w:val="center"/>
      <w:outlineLvl w:val="4"/>
    </w:pPr>
  </w:style>
  <w:style w:type="paragraph" w:customStyle="1" w:styleId="Nadpisoddlu">
    <w:name w:val="Nadpis oddílu"/>
    <w:basedOn w:val="Normln"/>
    <w:next w:val="Paragraf"/>
    <w:rsid w:val="000F2E1C"/>
    <w:pPr>
      <w:keepNext/>
      <w:keepLines/>
      <w:jc w:val="center"/>
      <w:outlineLvl w:val="4"/>
    </w:pPr>
    <w:rPr>
      <w:b/>
    </w:rPr>
  </w:style>
  <w:style w:type="paragraph" w:customStyle="1" w:styleId="Dl">
    <w:name w:val="Díl"/>
    <w:basedOn w:val="Normln"/>
    <w:next w:val="Nadpisdlu"/>
    <w:rsid w:val="000F2E1C"/>
    <w:pPr>
      <w:keepNext/>
      <w:keepLines/>
      <w:spacing w:before="240"/>
      <w:jc w:val="center"/>
      <w:outlineLvl w:val="3"/>
    </w:pPr>
  </w:style>
  <w:style w:type="paragraph" w:customStyle="1" w:styleId="Nadpisdlu">
    <w:name w:val="Nadpis dílu"/>
    <w:basedOn w:val="Normln"/>
    <w:next w:val="Oddl"/>
    <w:rsid w:val="000F2E1C"/>
    <w:pPr>
      <w:keepNext/>
      <w:keepLines/>
      <w:jc w:val="center"/>
      <w:outlineLvl w:val="3"/>
    </w:pPr>
    <w:rPr>
      <w:b/>
    </w:rPr>
  </w:style>
  <w:style w:type="paragraph" w:customStyle="1" w:styleId="Hlava">
    <w:name w:val="Hlava"/>
    <w:basedOn w:val="Normln"/>
    <w:next w:val="Nadpishlavy"/>
    <w:rsid w:val="000F2E1C"/>
    <w:pPr>
      <w:keepNext/>
      <w:keepLines/>
      <w:spacing w:before="240"/>
      <w:jc w:val="center"/>
      <w:outlineLvl w:val="2"/>
    </w:pPr>
  </w:style>
  <w:style w:type="paragraph" w:customStyle="1" w:styleId="Nadpishlavy">
    <w:name w:val="Nadpis hlavy"/>
    <w:basedOn w:val="Normln"/>
    <w:next w:val="Dl"/>
    <w:rsid w:val="000F2E1C"/>
    <w:pPr>
      <w:keepNext/>
      <w:keepLines/>
      <w:jc w:val="center"/>
      <w:outlineLvl w:val="2"/>
    </w:pPr>
    <w:rPr>
      <w:b/>
    </w:rPr>
  </w:style>
  <w:style w:type="paragraph" w:customStyle="1" w:styleId="ST">
    <w:name w:val="ČÁST"/>
    <w:basedOn w:val="Normln"/>
    <w:next w:val="NADPISSTI"/>
    <w:rsid w:val="000F2E1C"/>
    <w:pPr>
      <w:keepNext/>
      <w:keepLines/>
      <w:spacing w:before="240" w:after="120"/>
      <w:jc w:val="center"/>
      <w:outlineLvl w:val="1"/>
    </w:pPr>
    <w:rPr>
      <w:caps/>
    </w:rPr>
  </w:style>
  <w:style w:type="paragraph" w:customStyle="1" w:styleId="NADPISSTI">
    <w:name w:val="NADPIS ČÁSTI"/>
    <w:basedOn w:val="Normln"/>
    <w:next w:val="Hlava"/>
    <w:link w:val="NADPISSTIChar"/>
    <w:rsid w:val="000F2E1C"/>
    <w:pPr>
      <w:keepNext/>
      <w:keepLines/>
      <w:jc w:val="center"/>
      <w:outlineLvl w:val="1"/>
    </w:pPr>
    <w:rPr>
      <w:b/>
      <w:caps/>
    </w:rPr>
  </w:style>
  <w:style w:type="paragraph" w:customStyle="1" w:styleId="nadpisvyhlky">
    <w:name w:val="nadpis vyhlášky"/>
    <w:basedOn w:val="Normln"/>
    <w:next w:val="Ministerstvo"/>
    <w:rsid w:val="000F2E1C"/>
    <w:pPr>
      <w:keepNext/>
      <w:keepLines/>
      <w:spacing w:before="120"/>
      <w:jc w:val="center"/>
      <w:outlineLvl w:val="0"/>
    </w:pPr>
    <w:rPr>
      <w:b/>
    </w:rPr>
  </w:style>
  <w:style w:type="paragraph" w:customStyle="1" w:styleId="Ministerstvo">
    <w:name w:val="Ministerstvo"/>
    <w:basedOn w:val="Normln"/>
    <w:next w:val="ST"/>
    <w:rsid w:val="000F2E1C"/>
    <w:pPr>
      <w:keepNext/>
      <w:keepLines/>
      <w:spacing w:before="360" w:after="240"/>
    </w:pPr>
  </w:style>
  <w:style w:type="paragraph" w:customStyle="1" w:styleId="funkce">
    <w:name w:val="funkce"/>
    <w:basedOn w:val="Normln"/>
    <w:rsid w:val="000F2E1C"/>
    <w:pPr>
      <w:keepLines/>
      <w:jc w:val="center"/>
    </w:pPr>
  </w:style>
  <w:style w:type="paragraph" w:customStyle="1" w:styleId="Textbodu">
    <w:name w:val="Text bodu"/>
    <w:basedOn w:val="Normln"/>
    <w:rsid w:val="000F2E1C"/>
    <w:pPr>
      <w:numPr>
        <w:ilvl w:val="2"/>
        <w:numId w:val="3"/>
      </w:numPr>
      <w:outlineLvl w:val="8"/>
    </w:pPr>
  </w:style>
  <w:style w:type="paragraph" w:customStyle="1" w:styleId="Textpsmene">
    <w:name w:val="Text písmene"/>
    <w:basedOn w:val="Normln"/>
    <w:link w:val="TextpsmeneChar"/>
    <w:rsid w:val="000F2E1C"/>
    <w:pPr>
      <w:numPr>
        <w:ilvl w:val="1"/>
        <w:numId w:val="3"/>
      </w:numPr>
      <w:outlineLvl w:val="7"/>
    </w:pPr>
  </w:style>
  <w:style w:type="paragraph" w:customStyle="1" w:styleId="Textodstavce">
    <w:name w:val="Text odstavce"/>
    <w:basedOn w:val="Normln"/>
    <w:link w:val="TextodstavceChar"/>
    <w:rsid w:val="000F2E1C"/>
    <w:pPr>
      <w:tabs>
        <w:tab w:val="left" w:pos="851"/>
      </w:tabs>
      <w:spacing w:before="120" w:after="120"/>
      <w:outlineLvl w:val="6"/>
    </w:pPr>
  </w:style>
  <w:style w:type="character" w:styleId="slostrnky">
    <w:name w:val="page number"/>
    <w:basedOn w:val="Standardnpsmoodstavce"/>
    <w:semiHidden/>
    <w:rsid w:val="000F2E1C"/>
  </w:style>
  <w:style w:type="paragraph" w:styleId="Zpat">
    <w:name w:val="footer"/>
    <w:basedOn w:val="Normln"/>
    <w:link w:val="ZpatChar"/>
    <w:semiHidden/>
    <w:rsid w:val="000F2E1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semiHidden/>
    <w:rsid w:val="000F2E1C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Textpoznpodarou">
    <w:name w:val="footnote text"/>
    <w:basedOn w:val="Normln"/>
    <w:link w:val="TextpoznpodarouChar"/>
    <w:semiHidden/>
    <w:rsid w:val="000F2E1C"/>
    <w:pPr>
      <w:tabs>
        <w:tab w:val="left" w:pos="425"/>
      </w:tabs>
      <w:ind w:left="425" w:hanging="425"/>
    </w:pPr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semiHidden/>
    <w:rsid w:val="000F2E1C"/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styleId="Znakapoznpodarou">
    <w:name w:val="footnote reference"/>
    <w:basedOn w:val="Standardnpsmoodstavce"/>
    <w:semiHidden/>
    <w:rsid w:val="000F2E1C"/>
    <w:rPr>
      <w:vertAlign w:val="superscript"/>
    </w:rPr>
  </w:style>
  <w:style w:type="paragraph" w:styleId="Titulek">
    <w:name w:val="caption"/>
    <w:basedOn w:val="Normln"/>
    <w:next w:val="Normln"/>
    <w:qFormat/>
    <w:rsid w:val="000F2E1C"/>
    <w:pPr>
      <w:spacing w:before="120" w:after="120"/>
    </w:pPr>
    <w:rPr>
      <w:b/>
    </w:rPr>
  </w:style>
  <w:style w:type="paragraph" w:customStyle="1" w:styleId="Nvrh">
    <w:name w:val="Návrh"/>
    <w:basedOn w:val="Normln"/>
    <w:next w:val="Normln"/>
    <w:rsid w:val="000F2E1C"/>
    <w:pPr>
      <w:keepNext/>
      <w:keepLines/>
      <w:spacing w:after="240"/>
      <w:jc w:val="center"/>
      <w:outlineLvl w:val="0"/>
    </w:pPr>
    <w:rPr>
      <w:spacing w:val="40"/>
    </w:rPr>
  </w:style>
  <w:style w:type="paragraph" w:customStyle="1" w:styleId="Podpis">
    <w:name w:val="Podpis_"/>
    <w:basedOn w:val="Normln"/>
    <w:next w:val="funkce"/>
    <w:rsid w:val="000F2E1C"/>
    <w:pPr>
      <w:keepNext/>
      <w:keepLines/>
      <w:numPr>
        <w:numId w:val="2"/>
      </w:numPr>
      <w:tabs>
        <w:tab w:val="clear" w:pos="850"/>
      </w:tabs>
      <w:spacing w:before="720"/>
      <w:ind w:left="0" w:firstLine="0"/>
      <w:jc w:val="center"/>
    </w:pPr>
  </w:style>
  <w:style w:type="paragraph" w:customStyle="1" w:styleId="Nadpisparagrafu">
    <w:name w:val="Nadpis paragrafu"/>
    <w:basedOn w:val="Paragraf"/>
    <w:next w:val="Textodstavce"/>
    <w:link w:val="NadpisparagrafuChar2"/>
    <w:rsid w:val="000F2E1C"/>
    <w:rPr>
      <w:b/>
    </w:rPr>
  </w:style>
  <w:style w:type="paragraph" w:customStyle="1" w:styleId="VYHLKA">
    <w:name w:val="VYHLÁŠKA"/>
    <w:basedOn w:val="Normln"/>
    <w:next w:val="nadpisvyhlky"/>
    <w:rsid w:val="000F2E1C"/>
    <w:pPr>
      <w:keepNext/>
      <w:keepLines/>
      <w:jc w:val="center"/>
      <w:outlineLvl w:val="0"/>
    </w:pPr>
    <w:rPr>
      <w:b/>
      <w:caps/>
    </w:rPr>
  </w:style>
  <w:style w:type="paragraph" w:customStyle="1" w:styleId="VARIANTA">
    <w:name w:val="VARIANTA"/>
    <w:basedOn w:val="Normln"/>
    <w:next w:val="Normln"/>
    <w:rsid w:val="000F2E1C"/>
    <w:pPr>
      <w:keepNext/>
      <w:spacing w:before="120" w:after="120"/>
    </w:pPr>
    <w:rPr>
      <w:caps/>
      <w:spacing w:val="60"/>
    </w:rPr>
  </w:style>
  <w:style w:type="paragraph" w:customStyle="1" w:styleId="VARIANTA-konec">
    <w:name w:val="VARIANTA - konec"/>
    <w:basedOn w:val="Normln"/>
    <w:next w:val="Normln"/>
    <w:rsid w:val="000F2E1C"/>
    <w:rPr>
      <w:caps/>
      <w:spacing w:val="60"/>
    </w:rPr>
  </w:style>
  <w:style w:type="character" w:customStyle="1" w:styleId="Odkaznapoznpodarou">
    <w:name w:val="Odkaz na pozn. pod čarou"/>
    <w:basedOn w:val="Standardnpsmoodstavce"/>
    <w:rsid w:val="000F2E1C"/>
    <w:rPr>
      <w:vertAlign w:val="superscript"/>
    </w:rPr>
  </w:style>
  <w:style w:type="paragraph" w:customStyle="1" w:styleId="lnek">
    <w:name w:val="Článek"/>
    <w:basedOn w:val="Normln"/>
    <w:next w:val="Normln"/>
    <w:link w:val="lnekChar"/>
    <w:rsid w:val="000F2E1C"/>
    <w:pPr>
      <w:keepNext/>
      <w:keepLines/>
      <w:spacing w:before="240"/>
      <w:jc w:val="center"/>
      <w:outlineLvl w:val="5"/>
    </w:pPr>
  </w:style>
  <w:style w:type="paragraph" w:customStyle="1" w:styleId="Nadpislnku">
    <w:name w:val="Nadpis článku"/>
    <w:basedOn w:val="lnek"/>
    <w:next w:val="Normln"/>
    <w:rsid w:val="000F2E1C"/>
    <w:rPr>
      <w:b/>
    </w:rPr>
  </w:style>
  <w:style w:type="paragraph" w:customStyle="1" w:styleId="Textlnku">
    <w:name w:val="Text článku"/>
    <w:basedOn w:val="Normln"/>
    <w:link w:val="TextlnkuChar"/>
    <w:rsid w:val="000F2E1C"/>
    <w:pPr>
      <w:spacing w:before="240"/>
      <w:ind w:firstLine="425"/>
      <w:outlineLvl w:val="5"/>
    </w:pPr>
  </w:style>
  <w:style w:type="paragraph" w:customStyle="1" w:styleId="Textbodunovely">
    <w:name w:val="Text bodu novely"/>
    <w:basedOn w:val="Normln"/>
    <w:next w:val="Normln"/>
    <w:rsid w:val="000F2E1C"/>
    <w:pPr>
      <w:ind w:left="567" w:hanging="567"/>
    </w:pPr>
  </w:style>
  <w:style w:type="paragraph" w:customStyle="1" w:styleId="ZKON">
    <w:name w:val="ZÁKON"/>
    <w:basedOn w:val="Normln"/>
    <w:next w:val="nadpiszkona"/>
    <w:rsid w:val="000F2E1C"/>
    <w:pPr>
      <w:keepNext/>
      <w:keepLines/>
      <w:jc w:val="center"/>
      <w:outlineLvl w:val="0"/>
    </w:pPr>
    <w:rPr>
      <w:b/>
      <w:caps/>
    </w:rPr>
  </w:style>
  <w:style w:type="paragraph" w:customStyle="1" w:styleId="nadpiszkona">
    <w:name w:val="nadpis zákona"/>
    <w:basedOn w:val="Normln"/>
    <w:next w:val="Parlament"/>
    <w:rsid w:val="000F2E1C"/>
    <w:pPr>
      <w:keepNext/>
      <w:keepLines/>
      <w:spacing w:before="120"/>
      <w:jc w:val="center"/>
      <w:outlineLvl w:val="0"/>
    </w:pPr>
    <w:rPr>
      <w:b/>
    </w:rPr>
  </w:style>
  <w:style w:type="paragraph" w:customStyle="1" w:styleId="Parlament">
    <w:name w:val="Parlament"/>
    <w:basedOn w:val="Normln"/>
    <w:next w:val="ST"/>
    <w:rsid w:val="000F2E1C"/>
    <w:pPr>
      <w:keepNext/>
      <w:keepLines/>
      <w:spacing w:before="360" w:after="240"/>
    </w:pPr>
  </w:style>
  <w:style w:type="paragraph" w:customStyle="1" w:styleId="Dvodovzprva">
    <w:name w:val="Důvodová zpráva"/>
    <w:basedOn w:val="Normln"/>
    <w:link w:val="DvodovzprvaChar"/>
    <w:uiPriority w:val="99"/>
    <w:qFormat/>
    <w:rsid w:val="000F2E1C"/>
    <w:pPr>
      <w:spacing w:before="120"/>
      <w:outlineLvl w:val="0"/>
    </w:pPr>
    <w:rPr>
      <w:rFonts w:ascii="Arial" w:hAnsi="Arial"/>
      <w:color w:val="0000FF"/>
      <w:sz w:val="22"/>
    </w:rPr>
  </w:style>
  <w:style w:type="character" w:customStyle="1" w:styleId="DvodovzprvaChar">
    <w:name w:val="Důvodová zpráva Char"/>
    <w:link w:val="Dvodovzprva"/>
    <w:uiPriority w:val="99"/>
    <w:locked/>
    <w:rsid w:val="000F2E1C"/>
    <w:rPr>
      <w:rFonts w:ascii="Arial" w:eastAsia="Times New Roman" w:hAnsi="Arial" w:cs="Times New Roman"/>
      <w:color w:val="0000FF"/>
      <w:szCs w:val="20"/>
      <w:lang w:eastAsia="cs-CZ"/>
    </w:rPr>
  </w:style>
  <w:style w:type="character" w:customStyle="1" w:styleId="NovelizanbodChar">
    <w:name w:val="Novelizační bod Char"/>
    <w:link w:val="Novelizanbod"/>
    <w:locked/>
    <w:rsid w:val="000F2E1C"/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NADPISSTIChar">
    <w:name w:val="NADPIS ČÁSTI Char"/>
    <w:link w:val="NADPISSTI"/>
    <w:rsid w:val="000F2E1C"/>
    <w:rPr>
      <w:rFonts w:ascii="Times New Roman" w:eastAsia="Times New Roman" w:hAnsi="Times New Roman" w:cs="Times New Roman"/>
      <w:b/>
      <w:caps/>
      <w:sz w:val="24"/>
      <w:szCs w:val="20"/>
      <w:lang w:eastAsia="cs-CZ"/>
    </w:rPr>
  </w:style>
  <w:style w:type="character" w:customStyle="1" w:styleId="TextlnkuChar">
    <w:name w:val="Text článku Char"/>
    <w:link w:val="Textlnku"/>
    <w:rsid w:val="000F2E1C"/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lnekChar">
    <w:name w:val="Článek Char"/>
    <w:link w:val="lnek"/>
    <w:rsid w:val="000F2E1C"/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TextpsmeneChar">
    <w:name w:val="Text písmene Char"/>
    <w:link w:val="Textpsmene"/>
    <w:locked/>
    <w:rsid w:val="000F2E1C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F2E1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F2E1C"/>
    <w:rPr>
      <w:rFonts w:ascii="Tahoma" w:eastAsia="Times New Roman" w:hAnsi="Tahoma" w:cs="Tahoma"/>
      <w:sz w:val="16"/>
      <w:szCs w:val="16"/>
      <w:lang w:eastAsia="cs-CZ"/>
    </w:rPr>
  </w:style>
  <w:style w:type="character" w:customStyle="1" w:styleId="ParagrafChar">
    <w:name w:val="Paragraf Char"/>
    <w:link w:val="Paragraf"/>
    <w:rsid w:val="000F2E1C"/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TextodstavceChar">
    <w:name w:val="Text odstavce Char"/>
    <w:link w:val="Textodstavce"/>
    <w:rsid w:val="000F2E1C"/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NadpisparagrafuChar2">
    <w:name w:val="Nadpis paragrafu Char2"/>
    <w:link w:val="Nadpisparagrafu"/>
    <w:rsid w:val="000F2E1C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character" w:styleId="Odkaznakoment">
    <w:name w:val="annotation reference"/>
    <w:uiPriority w:val="99"/>
    <w:semiHidden/>
    <w:unhideWhenUsed/>
    <w:rsid w:val="000F2E1C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2E1C"/>
    <w:pPr>
      <w:spacing w:after="200"/>
      <w:jc w:val="left"/>
    </w:pPr>
    <w:rPr>
      <w:rFonts w:ascii="Calibri" w:eastAsia="Calibri" w:hAnsi="Calibri"/>
      <w:sz w:val="20"/>
      <w:lang w:eastAsia="en-US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2E1C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2E1C"/>
    <w:pPr>
      <w:spacing w:after="0"/>
      <w:jc w:val="both"/>
    </w:pPr>
    <w:rPr>
      <w:rFonts w:ascii="Times New Roman" w:eastAsia="Times New Roman" w:hAnsi="Times New Roman"/>
      <w:b/>
      <w:bCs/>
      <w:lang w:eastAsia="cs-CZ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2E1C"/>
    <w:rPr>
      <w:rFonts w:ascii="Times New Roman" w:eastAsia="Times New Roman" w:hAnsi="Times New Roman" w:cs="Times New Roman"/>
      <w:b/>
      <w:bCs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0F2E1C"/>
    <w:pPr>
      <w:ind w:left="720"/>
      <w:contextualSpacing/>
    </w:pPr>
  </w:style>
  <w:style w:type="paragraph" w:styleId="Revize">
    <w:name w:val="Revision"/>
    <w:hidden/>
    <w:uiPriority w:val="99"/>
    <w:semiHidden/>
    <w:rsid w:val="007A57F9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textodstavce0">
    <w:name w:val="textodstavce"/>
    <w:basedOn w:val="Normln"/>
    <w:rsid w:val="00691FAB"/>
    <w:pPr>
      <w:spacing w:before="120" w:after="120"/>
      <w:ind w:firstLine="425"/>
    </w:pPr>
    <w:rPr>
      <w:rFonts w:eastAsiaTheme="minorHAnsi"/>
      <w:szCs w:val="24"/>
    </w:rPr>
  </w:style>
  <w:style w:type="paragraph" w:customStyle="1" w:styleId="textpsmene0">
    <w:name w:val="textpsmene"/>
    <w:basedOn w:val="Normln"/>
    <w:rsid w:val="00691FAB"/>
    <w:pPr>
      <w:ind w:left="425" w:hanging="425"/>
    </w:pPr>
    <w:rPr>
      <w:rFonts w:eastAsiaTheme="minorHAnsi"/>
      <w:szCs w:val="24"/>
    </w:rPr>
  </w:style>
  <w:style w:type="paragraph" w:styleId="Bezmezer">
    <w:name w:val="No Spacing"/>
    <w:uiPriority w:val="1"/>
    <w:qFormat/>
    <w:rsid w:val="0041265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table" w:styleId="Mkatabulky">
    <w:name w:val="Table Grid"/>
    <w:basedOn w:val="Normlntabulka"/>
    <w:uiPriority w:val="59"/>
    <w:rsid w:val="009C2B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resaHTML">
    <w:name w:val="HTML Address"/>
    <w:basedOn w:val="Normln"/>
    <w:link w:val="AdresaHTMLChar"/>
    <w:uiPriority w:val="99"/>
    <w:semiHidden/>
    <w:unhideWhenUsed/>
    <w:rsid w:val="007B73F3"/>
    <w:rPr>
      <w:i/>
      <w:iCs/>
    </w:rPr>
  </w:style>
  <w:style w:type="character" w:customStyle="1" w:styleId="AdresaHTMLChar">
    <w:name w:val="Adresa HTML Char"/>
    <w:basedOn w:val="Standardnpsmoodstavce"/>
    <w:link w:val="AdresaHTML"/>
    <w:uiPriority w:val="99"/>
    <w:semiHidden/>
    <w:rsid w:val="007B73F3"/>
    <w:rPr>
      <w:rFonts w:ascii="Times New Roman" w:eastAsia="Times New Roman" w:hAnsi="Times New Roman" w:cs="Times New Roman"/>
      <w:i/>
      <w:iCs/>
      <w:sz w:val="24"/>
      <w:szCs w:val="20"/>
      <w:lang w:eastAsia="cs-CZ"/>
    </w:rPr>
  </w:style>
  <w:style w:type="paragraph" w:styleId="Adresanaoblku">
    <w:name w:val="envelope address"/>
    <w:basedOn w:val="Normln"/>
    <w:uiPriority w:val="99"/>
    <w:semiHidden/>
    <w:unhideWhenUsed/>
    <w:rsid w:val="007B73F3"/>
    <w:pPr>
      <w:framePr w:w="7920" w:h="1980" w:hRule="exact" w:hSpace="141" w:wrap="auto" w:hAnchor="page" w:xAlign="center" w:yAlign="bottom"/>
      <w:ind w:left="2880"/>
    </w:pPr>
    <w:rPr>
      <w:rFonts w:asciiTheme="majorHAnsi" w:eastAsiaTheme="majorEastAsia" w:hAnsiTheme="majorHAnsi" w:cstheme="majorBidi"/>
      <w:szCs w:val="24"/>
    </w:rPr>
  </w:style>
  <w:style w:type="paragraph" w:styleId="Bibliografie">
    <w:name w:val="Bibliography"/>
    <w:basedOn w:val="Normln"/>
    <w:next w:val="Normln"/>
    <w:uiPriority w:val="37"/>
    <w:semiHidden/>
    <w:unhideWhenUsed/>
    <w:rsid w:val="007B73F3"/>
  </w:style>
  <w:style w:type="paragraph" w:styleId="Citt">
    <w:name w:val="Quote"/>
    <w:basedOn w:val="Normln"/>
    <w:next w:val="Normln"/>
    <w:link w:val="CittChar"/>
    <w:uiPriority w:val="29"/>
    <w:qFormat/>
    <w:rsid w:val="007B73F3"/>
    <w:rPr>
      <w:i/>
      <w:iCs/>
      <w:color w:val="000000" w:themeColor="text1"/>
    </w:rPr>
  </w:style>
  <w:style w:type="character" w:customStyle="1" w:styleId="CittChar">
    <w:name w:val="Citát Char"/>
    <w:basedOn w:val="Standardnpsmoodstavce"/>
    <w:link w:val="Citt"/>
    <w:uiPriority w:val="29"/>
    <w:rsid w:val="007B73F3"/>
    <w:rPr>
      <w:rFonts w:ascii="Times New Roman" w:eastAsia="Times New Roman" w:hAnsi="Times New Roman" w:cs="Times New Roman"/>
      <w:i/>
      <w:iCs/>
      <w:color w:val="000000" w:themeColor="text1"/>
      <w:sz w:val="24"/>
      <w:szCs w:val="20"/>
      <w:lang w:eastAsia="cs-CZ"/>
    </w:rPr>
  </w:style>
  <w:style w:type="paragraph" w:styleId="slovanseznam">
    <w:name w:val="List Number"/>
    <w:basedOn w:val="Normln"/>
    <w:uiPriority w:val="99"/>
    <w:semiHidden/>
    <w:unhideWhenUsed/>
    <w:rsid w:val="007B73F3"/>
    <w:pPr>
      <w:numPr>
        <w:numId w:val="4"/>
      </w:numPr>
      <w:contextualSpacing/>
    </w:pPr>
  </w:style>
  <w:style w:type="paragraph" w:styleId="slovanseznam2">
    <w:name w:val="List Number 2"/>
    <w:basedOn w:val="Normln"/>
    <w:uiPriority w:val="99"/>
    <w:semiHidden/>
    <w:unhideWhenUsed/>
    <w:rsid w:val="007B73F3"/>
    <w:pPr>
      <w:numPr>
        <w:numId w:val="5"/>
      </w:numPr>
      <w:contextualSpacing/>
    </w:pPr>
  </w:style>
  <w:style w:type="paragraph" w:styleId="slovanseznam3">
    <w:name w:val="List Number 3"/>
    <w:basedOn w:val="Normln"/>
    <w:uiPriority w:val="99"/>
    <w:semiHidden/>
    <w:unhideWhenUsed/>
    <w:rsid w:val="007B73F3"/>
    <w:pPr>
      <w:numPr>
        <w:numId w:val="6"/>
      </w:numPr>
      <w:contextualSpacing/>
    </w:pPr>
  </w:style>
  <w:style w:type="paragraph" w:styleId="slovanseznam4">
    <w:name w:val="List Number 4"/>
    <w:basedOn w:val="Normln"/>
    <w:uiPriority w:val="99"/>
    <w:semiHidden/>
    <w:unhideWhenUsed/>
    <w:rsid w:val="007B73F3"/>
    <w:pPr>
      <w:numPr>
        <w:numId w:val="7"/>
      </w:numPr>
      <w:contextualSpacing/>
    </w:pPr>
  </w:style>
  <w:style w:type="paragraph" w:styleId="slovanseznam5">
    <w:name w:val="List Number 5"/>
    <w:basedOn w:val="Normln"/>
    <w:uiPriority w:val="99"/>
    <w:semiHidden/>
    <w:unhideWhenUsed/>
    <w:rsid w:val="007B73F3"/>
    <w:pPr>
      <w:numPr>
        <w:numId w:val="8"/>
      </w:numPr>
      <w:contextualSpacing/>
    </w:pPr>
  </w:style>
  <w:style w:type="paragraph" w:styleId="Datum">
    <w:name w:val="Date"/>
    <w:basedOn w:val="Normln"/>
    <w:next w:val="Normln"/>
    <w:link w:val="DatumChar"/>
    <w:uiPriority w:val="99"/>
    <w:semiHidden/>
    <w:unhideWhenUsed/>
    <w:rsid w:val="007B73F3"/>
  </w:style>
  <w:style w:type="character" w:customStyle="1" w:styleId="DatumChar">
    <w:name w:val="Datum Char"/>
    <w:basedOn w:val="Standardnpsmoodstavce"/>
    <w:link w:val="Datum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FormtovanvHTML">
    <w:name w:val="HTML Preformatted"/>
    <w:basedOn w:val="Normln"/>
    <w:link w:val="FormtovanvHTMLChar"/>
    <w:uiPriority w:val="99"/>
    <w:semiHidden/>
    <w:unhideWhenUsed/>
    <w:rsid w:val="007B73F3"/>
    <w:rPr>
      <w:rFonts w:ascii="Consolas" w:hAnsi="Consolas" w:cs="Consolas"/>
      <w:sz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semiHidden/>
    <w:rsid w:val="007B73F3"/>
    <w:rPr>
      <w:rFonts w:ascii="Consolas" w:eastAsia="Times New Roman" w:hAnsi="Consolas" w:cs="Consolas"/>
      <w:sz w:val="20"/>
      <w:szCs w:val="20"/>
      <w:lang w:eastAsia="cs-CZ"/>
    </w:rPr>
  </w:style>
  <w:style w:type="paragraph" w:styleId="Hlavikaobsahu">
    <w:name w:val="toa heading"/>
    <w:basedOn w:val="Normln"/>
    <w:next w:val="Normln"/>
    <w:uiPriority w:val="99"/>
    <w:semiHidden/>
    <w:unhideWhenUsed/>
    <w:rsid w:val="007B73F3"/>
    <w:pPr>
      <w:spacing w:before="120"/>
    </w:pPr>
    <w:rPr>
      <w:rFonts w:asciiTheme="majorHAnsi" w:eastAsiaTheme="majorEastAsia" w:hAnsiTheme="majorHAnsi" w:cstheme="majorBidi"/>
      <w:b/>
      <w:bCs/>
      <w:szCs w:val="24"/>
    </w:rPr>
  </w:style>
  <w:style w:type="paragraph" w:styleId="Rejstk1">
    <w:name w:val="index 1"/>
    <w:basedOn w:val="Normln"/>
    <w:next w:val="Normln"/>
    <w:uiPriority w:val="99"/>
    <w:semiHidden/>
    <w:unhideWhenUsed/>
    <w:rsid w:val="007B73F3"/>
    <w:pPr>
      <w:ind w:left="240" w:hanging="240"/>
    </w:pPr>
  </w:style>
  <w:style w:type="paragraph" w:styleId="Hlavikarejstku">
    <w:name w:val="index heading"/>
    <w:basedOn w:val="Normln"/>
    <w:next w:val="Rejstk1"/>
    <w:uiPriority w:val="99"/>
    <w:semiHidden/>
    <w:unhideWhenUsed/>
    <w:rsid w:val="007B73F3"/>
    <w:rPr>
      <w:rFonts w:asciiTheme="majorHAnsi" w:eastAsiaTheme="majorEastAsia" w:hAnsiTheme="majorHAnsi" w:cstheme="majorBidi"/>
      <w:b/>
      <w:bCs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7B73F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cs-CZ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7B73F3"/>
    <w:rPr>
      <w:rFonts w:asciiTheme="majorHAnsi" w:eastAsiaTheme="majorEastAsia" w:hAnsiTheme="majorHAnsi" w:cstheme="majorBidi"/>
      <w:b/>
      <w:bCs/>
      <w:color w:val="4F81BD" w:themeColor="accent1"/>
      <w:sz w:val="24"/>
      <w:szCs w:val="20"/>
      <w:lang w:eastAsia="cs-CZ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7B73F3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0"/>
      <w:lang w:eastAsia="cs-CZ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7B73F3"/>
    <w:rPr>
      <w:rFonts w:asciiTheme="majorHAnsi" w:eastAsiaTheme="majorEastAsia" w:hAnsiTheme="majorHAnsi" w:cstheme="majorBidi"/>
      <w:color w:val="243F60" w:themeColor="accent1" w:themeShade="7F"/>
      <w:sz w:val="24"/>
      <w:szCs w:val="20"/>
      <w:lang w:eastAsia="cs-CZ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7B73F3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0"/>
      <w:lang w:eastAsia="cs-CZ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7B73F3"/>
    <w:pPr>
      <w:keepLines/>
      <w:spacing w:before="480" w:after="0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Cs w:val="28"/>
    </w:rPr>
  </w:style>
  <w:style w:type="paragraph" w:styleId="Nadpispoznmky">
    <w:name w:val="Note Heading"/>
    <w:basedOn w:val="Normln"/>
    <w:next w:val="Normln"/>
    <w:link w:val="NadpispoznmkyChar"/>
    <w:uiPriority w:val="99"/>
    <w:semiHidden/>
    <w:unhideWhenUsed/>
    <w:rsid w:val="007B73F3"/>
  </w:style>
  <w:style w:type="character" w:customStyle="1" w:styleId="NadpispoznmkyChar">
    <w:name w:val="Nadpis poznámky Char"/>
    <w:basedOn w:val="Standardnpsmoodstavce"/>
    <w:link w:val="Nadpispoznmky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Nzev">
    <w:name w:val="Title"/>
    <w:basedOn w:val="Normln"/>
    <w:next w:val="Normln"/>
    <w:link w:val="NzevChar"/>
    <w:uiPriority w:val="10"/>
    <w:qFormat/>
    <w:rsid w:val="007B73F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7B73F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cs-CZ"/>
    </w:rPr>
  </w:style>
  <w:style w:type="paragraph" w:styleId="Normlnweb">
    <w:name w:val="Normal (Web)"/>
    <w:basedOn w:val="Normln"/>
    <w:uiPriority w:val="99"/>
    <w:semiHidden/>
    <w:unhideWhenUsed/>
    <w:rsid w:val="007B73F3"/>
    <w:rPr>
      <w:szCs w:val="24"/>
    </w:rPr>
  </w:style>
  <w:style w:type="paragraph" w:styleId="Normlnodsazen">
    <w:name w:val="Normal Indent"/>
    <w:basedOn w:val="Normln"/>
    <w:uiPriority w:val="99"/>
    <w:semiHidden/>
    <w:unhideWhenUsed/>
    <w:rsid w:val="007B73F3"/>
    <w:pPr>
      <w:ind w:left="708"/>
    </w:pPr>
  </w:style>
  <w:style w:type="paragraph" w:styleId="Obsah1">
    <w:name w:val="toc 1"/>
    <w:basedOn w:val="Normln"/>
    <w:next w:val="Normln"/>
    <w:uiPriority w:val="39"/>
    <w:semiHidden/>
    <w:unhideWhenUsed/>
    <w:rsid w:val="007B73F3"/>
    <w:pPr>
      <w:spacing w:after="100"/>
    </w:pPr>
  </w:style>
  <w:style w:type="paragraph" w:styleId="Obsah2">
    <w:name w:val="toc 2"/>
    <w:basedOn w:val="Normln"/>
    <w:next w:val="Normln"/>
    <w:uiPriority w:val="39"/>
    <w:semiHidden/>
    <w:unhideWhenUsed/>
    <w:rsid w:val="007B73F3"/>
    <w:pPr>
      <w:spacing w:after="100"/>
      <w:ind w:left="240"/>
    </w:pPr>
  </w:style>
  <w:style w:type="paragraph" w:styleId="Obsah3">
    <w:name w:val="toc 3"/>
    <w:basedOn w:val="Normln"/>
    <w:next w:val="Normln"/>
    <w:uiPriority w:val="39"/>
    <w:semiHidden/>
    <w:unhideWhenUsed/>
    <w:rsid w:val="007B73F3"/>
    <w:pPr>
      <w:spacing w:after="100"/>
      <w:ind w:left="480"/>
    </w:pPr>
  </w:style>
  <w:style w:type="paragraph" w:styleId="Obsah4">
    <w:name w:val="toc 4"/>
    <w:basedOn w:val="Normln"/>
    <w:next w:val="Normln"/>
    <w:uiPriority w:val="39"/>
    <w:semiHidden/>
    <w:unhideWhenUsed/>
    <w:rsid w:val="007B73F3"/>
    <w:pPr>
      <w:spacing w:after="100"/>
      <w:ind w:left="720"/>
    </w:pPr>
  </w:style>
  <w:style w:type="paragraph" w:styleId="Obsah5">
    <w:name w:val="toc 5"/>
    <w:basedOn w:val="Normln"/>
    <w:next w:val="Normln"/>
    <w:uiPriority w:val="39"/>
    <w:semiHidden/>
    <w:unhideWhenUsed/>
    <w:rsid w:val="007B73F3"/>
    <w:pPr>
      <w:spacing w:after="100"/>
      <w:ind w:left="960"/>
    </w:pPr>
  </w:style>
  <w:style w:type="paragraph" w:styleId="Obsah6">
    <w:name w:val="toc 6"/>
    <w:basedOn w:val="Normln"/>
    <w:next w:val="Normln"/>
    <w:uiPriority w:val="39"/>
    <w:semiHidden/>
    <w:unhideWhenUsed/>
    <w:rsid w:val="007B73F3"/>
    <w:pPr>
      <w:spacing w:after="100"/>
      <w:ind w:left="1200"/>
    </w:pPr>
  </w:style>
  <w:style w:type="paragraph" w:styleId="Obsah7">
    <w:name w:val="toc 7"/>
    <w:basedOn w:val="Normln"/>
    <w:next w:val="Normln"/>
    <w:uiPriority w:val="39"/>
    <w:semiHidden/>
    <w:unhideWhenUsed/>
    <w:rsid w:val="007B73F3"/>
    <w:pPr>
      <w:spacing w:after="100"/>
      <w:ind w:left="1440"/>
    </w:pPr>
  </w:style>
  <w:style w:type="paragraph" w:styleId="Obsah8">
    <w:name w:val="toc 8"/>
    <w:basedOn w:val="Normln"/>
    <w:next w:val="Normln"/>
    <w:uiPriority w:val="39"/>
    <w:semiHidden/>
    <w:unhideWhenUsed/>
    <w:rsid w:val="007B73F3"/>
    <w:pPr>
      <w:spacing w:after="100"/>
      <w:ind w:left="1680"/>
    </w:pPr>
  </w:style>
  <w:style w:type="paragraph" w:styleId="Obsah9">
    <w:name w:val="toc 9"/>
    <w:basedOn w:val="Normln"/>
    <w:next w:val="Normln"/>
    <w:uiPriority w:val="39"/>
    <w:semiHidden/>
    <w:unhideWhenUsed/>
    <w:rsid w:val="007B73F3"/>
    <w:pPr>
      <w:spacing w:after="100"/>
      <w:ind w:left="1920"/>
    </w:pPr>
  </w:style>
  <w:style w:type="paragraph" w:styleId="Osloven">
    <w:name w:val="Salutation"/>
    <w:basedOn w:val="Normln"/>
    <w:next w:val="Normln"/>
    <w:link w:val="OslovenChar"/>
    <w:uiPriority w:val="99"/>
    <w:semiHidden/>
    <w:unhideWhenUsed/>
    <w:rsid w:val="007B73F3"/>
  </w:style>
  <w:style w:type="character" w:customStyle="1" w:styleId="OslovenChar">
    <w:name w:val="Oslovení Char"/>
    <w:basedOn w:val="Standardnpsmoodstavce"/>
    <w:link w:val="Osloven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Podpis0">
    <w:name w:val="Signature"/>
    <w:basedOn w:val="Normln"/>
    <w:link w:val="PodpisChar"/>
    <w:uiPriority w:val="99"/>
    <w:semiHidden/>
    <w:unhideWhenUsed/>
    <w:rsid w:val="007B73F3"/>
    <w:pPr>
      <w:ind w:left="4252"/>
    </w:pPr>
  </w:style>
  <w:style w:type="character" w:customStyle="1" w:styleId="PodpisChar">
    <w:name w:val="Podpis Char"/>
    <w:basedOn w:val="Standardnpsmoodstavce"/>
    <w:link w:val="Podpis0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Podpise-mailu">
    <w:name w:val="E-mail Signature"/>
    <w:basedOn w:val="Normln"/>
    <w:link w:val="Podpise-mailuChar"/>
    <w:uiPriority w:val="99"/>
    <w:semiHidden/>
    <w:unhideWhenUsed/>
    <w:rsid w:val="007B73F3"/>
  </w:style>
  <w:style w:type="character" w:customStyle="1" w:styleId="Podpise-mailuChar">
    <w:name w:val="Podpis e-mailu Char"/>
    <w:basedOn w:val="Standardnpsmoodstavce"/>
    <w:link w:val="Podpise-mailu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7B73F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7B73F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cs-CZ"/>
    </w:rPr>
  </w:style>
  <w:style w:type="paragraph" w:styleId="Pokraovnseznamu">
    <w:name w:val="List Continue"/>
    <w:basedOn w:val="Normln"/>
    <w:uiPriority w:val="99"/>
    <w:semiHidden/>
    <w:unhideWhenUsed/>
    <w:rsid w:val="007B73F3"/>
    <w:pPr>
      <w:spacing w:after="120"/>
      <w:ind w:left="283"/>
      <w:contextualSpacing/>
    </w:pPr>
  </w:style>
  <w:style w:type="paragraph" w:styleId="Pokraovnseznamu2">
    <w:name w:val="List Continue 2"/>
    <w:basedOn w:val="Normln"/>
    <w:uiPriority w:val="99"/>
    <w:semiHidden/>
    <w:unhideWhenUsed/>
    <w:rsid w:val="007B73F3"/>
    <w:pPr>
      <w:spacing w:after="120"/>
      <w:ind w:left="566"/>
      <w:contextualSpacing/>
    </w:pPr>
  </w:style>
  <w:style w:type="paragraph" w:styleId="Pokraovnseznamu3">
    <w:name w:val="List Continue 3"/>
    <w:basedOn w:val="Normln"/>
    <w:uiPriority w:val="99"/>
    <w:semiHidden/>
    <w:unhideWhenUsed/>
    <w:rsid w:val="007B73F3"/>
    <w:pPr>
      <w:spacing w:after="120"/>
      <w:ind w:left="849"/>
      <w:contextualSpacing/>
    </w:pPr>
  </w:style>
  <w:style w:type="paragraph" w:styleId="Pokraovnseznamu4">
    <w:name w:val="List Continue 4"/>
    <w:basedOn w:val="Normln"/>
    <w:uiPriority w:val="99"/>
    <w:semiHidden/>
    <w:unhideWhenUsed/>
    <w:rsid w:val="007B73F3"/>
    <w:pPr>
      <w:spacing w:after="120"/>
      <w:ind w:left="1132"/>
      <w:contextualSpacing/>
    </w:pPr>
  </w:style>
  <w:style w:type="paragraph" w:styleId="Pokraovnseznamu5">
    <w:name w:val="List Continue 5"/>
    <w:basedOn w:val="Normln"/>
    <w:uiPriority w:val="99"/>
    <w:semiHidden/>
    <w:unhideWhenUsed/>
    <w:rsid w:val="007B73F3"/>
    <w:pPr>
      <w:spacing w:after="120"/>
      <w:ind w:left="1415"/>
      <w:contextualSpacing/>
    </w:pPr>
  </w:style>
  <w:style w:type="paragraph" w:styleId="Prosttext">
    <w:name w:val="Plain Text"/>
    <w:basedOn w:val="Normln"/>
    <w:link w:val="ProsttextChar"/>
    <w:uiPriority w:val="99"/>
    <w:semiHidden/>
    <w:unhideWhenUsed/>
    <w:rsid w:val="007B73F3"/>
    <w:rPr>
      <w:rFonts w:ascii="Consolas" w:hAnsi="Consolas" w:cs="Consolas"/>
      <w:sz w:val="21"/>
      <w:szCs w:val="21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7B73F3"/>
    <w:rPr>
      <w:rFonts w:ascii="Consolas" w:eastAsia="Times New Roman" w:hAnsi="Consolas" w:cs="Consolas"/>
      <w:sz w:val="21"/>
      <w:szCs w:val="21"/>
      <w:lang w:eastAsia="cs-CZ"/>
    </w:rPr>
  </w:style>
  <w:style w:type="paragraph" w:styleId="Rejstk2">
    <w:name w:val="index 2"/>
    <w:basedOn w:val="Normln"/>
    <w:next w:val="Normln"/>
    <w:uiPriority w:val="99"/>
    <w:semiHidden/>
    <w:unhideWhenUsed/>
    <w:rsid w:val="007B73F3"/>
    <w:pPr>
      <w:ind w:left="480" w:hanging="240"/>
    </w:pPr>
  </w:style>
  <w:style w:type="paragraph" w:styleId="Rejstk3">
    <w:name w:val="index 3"/>
    <w:basedOn w:val="Normln"/>
    <w:next w:val="Normln"/>
    <w:uiPriority w:val="99"/>
    <w:semiHidden/>
    <w:unhideWhenUsed/>
    <w:rsid w:val="007B73F3"/>
    <w:pPr>
      <w:ind w:left="720" w:hanging="240"/>
    </w:pPr>
  </w:style>
  <w:style w:type="paragraph" w:styleId="Rejstk4">
    <w:name w:val="index 4"/>
    <w:basedOn w:val="Normln"/>
    <w:next w:val="Normln"/>
    <w:uiPriority w:val="99"/>
    <w:semiHidden/>
    <w:unhideWhenUsed/>
    <w:rsid w:val="007B73F3"/>
    <w:pPr>
      <w:ind w:left="960" w:hanging="240"/>
    </w:pPr>
  </w:style>
  <w:style w:type="paragraph" w:styleId="Rejstk5">
    <w:name w:val="index 5"/>
    <w:basedOn w:val="Normln"/>
    <w:next w:val="Normln"/>
    <w:uiPriority w:val="99"/>
    <w:semiHidden/>
    <w:unhideWhenUsed/>
    <w:rsid w:val="007B73F3"/>
    <w:pPr>
      <w:ind w:left="1200" w:hanging="240"/>
    </w:pPr>
  </w:style>
  <w:style w:type="paragraph" w:styleId="Rejstk6">
    <w:name w:val="index 6"/>
    <w:basedOn w:val="Normln"/>
    <w:next w:val="Normln"/>
    <w:uiPriority w:val="99"/>
    <w:semiHidden/>
    <w:unhideWhenUsed/>
    <w:rsid w:val="007B73F3"/>
    <w:pPr>
      <w:ind w:left="1440" w:hanging="240"/>
    </w:pPr>
  </w:style>
  <w:style w:type="paragraph" w:styleId="Rejstk7">
    <w:name w:val="index 7"/>
    <w:basedOn w:val="Normln"/>
    <w:next w:val="Normln"/>
    <w:uiPriority w:val="99"/>
    <w:semiHidden/>
    <w:unhideWhenUsed/>
    <w:rsid w:val="007B73F3"/>
    <w:pPr>
      <w:ind w:left="1680" w:hanging="240"/>
    </w:pPr>
  </w:style>
  <w:style w:type="paragraph" w:styleId="Rejstk8">
    <w:name w:val="index 8"/>
    <w:basedOn w:val="Normln"/>
    <w:next w:val="Normln"/>
    <w:uiPriority w:val="99"/>
    <w:semiHidden/>
    <w:unhideWhenUsed/>
    <w:rsid w:val="007B73F3"/>
    <w:pPr>
      <w:ind w:left="1920" w:hanging="240"/>
    </w:pPr>
  </w:style>
  <w:style w:type="paragraph" w:styleId="Rejstk9">
    <w:name w:val="index 9"/>
    <w:basedOn w:val="Normln"/>
    <w:next w:val="Normln"/>
    <w:uiPriority w:val="99"/>
    <w:semiHidden/>
    <w:unhideWhenUsed/>
    <w:rsid w:val="007B73F3"/>
    <w:pPr>
      <w:ind w:left="2160" w:hanging="240"/>
    </w:p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7B73F3"/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7B73F3"/>
    <w:rPr>
      <w:rFonts w:ascii="Tahoma" w:eastAsia="Times New Roman" w:hAnsi="Tahoma" w:cs="Tahoma"/>
      <w:sz w:val="16"/>
      <w:szCs w:val="16"/>
      <w:lang w:eastAsia="cs-CZ"/>
    </w:rPr>
  </w:style>
  <w:style w:type="paragraph" w:styleId="Seznam">
    <w:name w:val="List"/>
    <w:basedOn w:val="Normln"/>
    <w:uiPriority w:val="99"/>
    <w:semiHidden/>
    <w:unhideWhenUsed/>
    <w:rsid w:val="007B73F3"/>
    <w:pPr>
      <w:ind w:left="283" w:hanging="283"/>
      <w:contextualSpacing/>
    </w:pPr>
  </w:style>
  <w:style w:type="paragraph" w:styleId="Seznam2">
    <w:name w:val="List 2"/>
    <w:basedOn w:val="Normln"/>
    <w:uiPriority w:val="99"/>
    <w:semiHidden/>
    <w:unhideWhenUsed/>
    <w:rsid w:val="007B73F3"/>
    <w:pPr>
      <w:ind w:left="566" w:hanging="283"/>
      <w:contextualSpacing/>
    </w:pPr>
  </w:style>
  <w:style w:type="paragraph" w:styleId="Seznam3">
    <w:name w:val="List 3"/>
    <w:basedOn w:val="Normln"/>
    <w:uiPriority w:val="99"/>
    <w:semiHidden/>
    <w:unhideWhenUsed/>
    <w:rsid w:val="007B73F3"/>
    <w:pPr>
      <w:ind w:left="849" w:hanging="283"/>
      <w:contextualSpacing/>
    </w:pPr>
  </w:style>
  <w:style w:type="paragraph" w:styleId="Seznam4">
    <w:name w:val="List 4"/>
    <w:basedOn w:val="Normln"/>
    <w:uiPriority w:val="99"/>
    <w:semiHidden/>
    <w:unhideWhenUsed/>
    <w:rsid w:val="007B73F3"/>
    <w:pPr>
      <w:ind w:left="1132" w:hanging="283"/>
      <w:contextualSpacing/>
    </w:pPr>
  </w:style>
  <w:style w:type="paragraph" w:styleId="Seznam5">
    <w:name w:val="List 5"/>
    <w:basedOn w:val="Normln"/>
    <w:uiPriority w:val="99"/>
    <w:semiHidden/>
    <w:unhideWhenUsed/>
    <w:rsid w:val="007B73F3"/>
    <w:pPr>
      <w:ind w:left="1415" w:hanging="283"/>
      <w:contextualSpacing/>
    </w:pPr>
  </w:style>
  <w:style w:type="paragraph" w:styleId="Seznamcitac">
    <w:name w:val="table of authorities"/>
    <w:basedOn w:val="Normln"/>
    <w:next w:val="Normln"/>
    <w:uiPriority w:val="99"/>
    <w:semiHidden/>
    <w:unhideWhenUsed/>
    <w:rsid w:val="007B73F3"/>
    <w:pPr>
      <w:ind w:left="240" w:hanging="240"/>
    </w:pPr>
  </w:style>
  <w:style w:type="paragraph" w:styleId="Seznamobrzk">
    <w:name w:val="table of figures"/>
    <w:basedOn w:val="Normln"/>
    <w:next w:val="Normln"/>
    <w:uiPriority w:val="99"/>
    <w:semiHidden/>
    <w:unhideWhenUsed/>
    <w:rsid w:val="007B73F3"/>
  </w:style>
  <w:style w:type="paragraph" w:styleId="Seznamsodrkami">
    <w:name w:val="List Bullet"/>
    <w:basedOn w:val="Normln"/>
    <w:uiPriority w:val="99"/>
    <w:semiHidden/>
    <w:unhideWhenUsed/>
    <w:rsid w:val="007B73F3"/>
    <w:pPr>
      <w:numPr>
        <w:numId w:val="9"/>
      </w:numPr>
      <w:contextualSpacing/>
    </w:pPr>
  </w:style>
  <w:style w:type="paragraph" w:styleId="Seznamsodrkami2">
    <w:name w:val="List Bullet 2"/>
    <w:basedOn w:val="Normln"/>
    <w:uiPriority w:val="99"/>
    <w:semiHidden/>
    <w:unhideWhenUsed/>
    <w:rsid w:val="007B73F3"/>
    <w:pPr>
      <w:numPr>
        <w:numId w:val="10"/>
      </w:numPr>
      <w:contextualSpacing/>
    </w:pPr>
  </w:style>
  <w:style w:type="paragraph" w:styleId="Seznamsodrkami3">
    <w:name w:val="List Bullet 3"/>
    <w:basedOn w:val="Normln"/>
    <w:uiPriority w:val="99"/>
    <w:semiHidden/>
    <w:unhideWhenUsed/>
    <w:rsid w:val="007B73F3"/>
    <w:pPr>
      <w:numPr>
        <w:numId w:val="11"/>
      </w:numPr>
      <w:contextualSpacing/>
    </w:pPr>
  </w:style>
  <w:style w:type="paragraph" w:styleId="Seznamsodrkami4">
    <w:name w:val="List Bullet 4"/>
    <w:basedOn w:val="Normln"/>
    <w:uiPriority w:val="99"/>
    <w:semiHidden/>
    <w:unhideWhenUsed/>
    <w:rsid w:val="007B73F3"/>
    <w:pPr>
      <w:numPr>
        <w:numId w:val="12"/>
      </w:numPr>
      <w:contextualSpacing/>
    </w:pPr>
  </w:style>
  <w:style w:type="paragraph" w:styleId="Seznamsodrkami5">
    <w:name w:val="List Bullet 5"/>
    <w:basedOn w:val="Normln"/>
    <w:uiPriority w:val="99"/>
    <w:semiHidden/>
    <w:unhideWhenUsed/>
    <w:rsid w:val="007B73F3"/>
    <w:pPr>
      <w:numPr>
        <w:numId w:val="13"/>
      </w:numPr>
      <w:contextualSpacing/>
    </w:pPr>
  </w:style>
  <w:style w:type="paragraph" w:styleId="Textmakra">
    <w:name w:val="macro"/>
    <w:link w:val="TextmakraChar"/>
    <w:uiPriority w:val="99"/>
    <w:semiHidden/>
    <w:unhideWhenUsed/>
    <w:rsid w:val="007B73F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  <w:jc w:val="both"/>
    </w:pPr>
    <w:rPr>
      <w:rFonts w:ascii="Consolas" w:eastAsia="Times New Roman" w:hAnsi="Consolas" w:cs="Consolas"/>
      <w:sz w:val="20"/>
      <w:szCs w:val="20"/>
      <w:lang w:eastAsia="cs-CZ"/>
    </w:rPr>
  </w:style>
  <w:style w:type="character" w:customStyle="1" w:styleId="TextmakraChar">
    <w:name w:val="Text makra Char"/>
    <w:basedOn w:val="Standardnpsmoodstavce"/>
    <w:link w:val="Textmakra"/>
    <w:uiPriority w:val="99"/>
    <w:semiHidden/>
    <w:rsid w:val="007B73F3"/>
    <w:rPr>
      <w:rFonts w:ascii="Consolas" w:eastAsia="Times New Roman" w:hAnsi="Consolas" w:cs="Consolas"/>
      <w:sz w:val="20"/>
      <w:szCs w:val="20"/>
      <w:lang w:eastAsia="cs-CZ"/>
    </w:rPr>
  </w:style>
  <w:style w:type="paragraph" w:styleId="Textvbloku">
    <w:name w:val="Block Text"/>
    <w:basedOn w:val="Normln"/>
    <w:uiPriority w:val="99"/>
    <w:semiHidden/>
    <w:unhideWhenUsed/>
    <w:rsid w:val="007B73F3"/>
    <w:pPr>
      <w:pBdr>
        <w:top w:val="single" w:sz="2" w:space="10" w:color="4F81BD" w:themeColor="accent1" w:frame="1"/>
        <w:left w:val="single" w:sz="2" w:space="10" w:color="4F81BD" w:themeColor="accent1" w:frame="1"/>
        <w:bottom w:val="single" w:sz="2" w:space="10" w:color="4F81BD" w:themeColor="accent1" w:frame="1"/>
        <w:right w:val="single" w:sz="2" w:space="10" w:color="4F81BD" w:themeColor="accent1" w:frame="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7B73F3"/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7B73F3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7B73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7B73F3"/>
    <w:rPr>
      <w:rFonts w:ascii="Times New Roman" w:eastAsia="Times New Roman" w:hAnsi="Times New Roman" w:cs="Times New Roman"/>
      <w:b/>
      <w:bCs/>
      <w:i/>
      <w:iCs/>
      <w:color w:val="4F81BD" w:themeColor="accent1"/>
      <w:sz w:val="24"/>
      <w:szCs w:val="20"/>
      <w:lang w:eastAsia="cs-CZ"/>
    </w:rPr>
  </w:style>
  <w:style w:type="paragraph" w:styleId="Zhlavzprvy">
    <w:name w:val="Message Header"/>
    <w:basedOn w:val="Normln"/>
    <w:link w:val="ZhlavzprvyChar"/>
    <w:uiPriority w:val="99"/>
    <w:semiHidden/>
    <w:unhideWhenUsed/>
    <w:rsid w:val="007B73F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7B73F3"/>
    <w:rPr>
      <w:rFonts w:asciiTheme="majorHAnsi" w:eastAsiaTheme="majorEastAsia" w:hAnsiTheme="majorHAnsi" w:cstheme="majorBidi"/>
      <w:sz w:val="24"/>
      <w:szCs w:val="24"/>
      <w:shd w:val="pct20" w:color="auto" w:fill="auto"/>
      <w:lang w:eastAsia="cs-CZ"/>
    </w:rPr>
  </w:style>
  <w:style w:type="paragraph" w:styleId="Zkladntext">
    <w:name w:val="Body Text"/>
    <w:basedOn w:val="Normln"/>
    <w:link w:val="ZkladntextChar"/>
    <w:uiPriority w:val="99"/>
    <w:semiHidden/>
    <w:unhideWhenUsed/>
    <w:rsid w:val="007B73F3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kladntext-prvnodsazen">
    <w:name w:val="Body Text First Indent"/>
    <w:basedOn w:val="Zkladntext"/>
    <w:link w:val="Zkladntext-prvnodsazenChar"/>
    <w:uiPriority w:val="99"/>
    <w:semiHidden/>
    <w:unhideWhenUsed/>
    <w:rsid w:val="007B73F3"/>
    <w:pPr>
      <w:spacing w:after="0"/>
      <w:ind w:firstLine="360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kladntextodsazen">
    <w:name w:val="Body Text Indent"/>
    <w:basedOn w:val="Normln"/>
    <w:link w:val="ZkladntextodsazenChar"/>
    <w:uiPriority w:val="99"/>
    <w:semiHidden/>
    <w:unhideWhenUsed/>
    <w:rsid w:val="007B73F3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kladntext-prvnodsazen2">
    <w:name w:val="Body Text First Indent 2"/>
    <w:basedOn w:val="Zkladntextodsazen"/>
    <w:link w:val="Zkladntext-prvnodsazen2Char"/>
    <w:uiPriority w:val="99"/>
    <w:semiHidden/>
    <w:unhideWhenUsed/>
    <w:rsid w:val="007B73F3"/>
    <w:pPr>
      <w:spacing w:after="0"/>
      <w:ind w:left="360" w:firstLine="360"/>
    </w:pPr>
  </w:style>
  <w:style w:type="character" w:customStyle="1" w:styleId="Zkladntext-prvnodsazen2Char">
    <w:name w:val="Základní text - první odsazený 2 Char"/>
    <w:basedOn w:val="ZkladntextodsazenChar"/>
    <w:link w:val="Zkladntext-prvnodsazen2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B73F3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7B73F3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7B73F3"/>
    <w:rPr>
      <w:rFonts w:ascii="Times New Roman" w:eastAsia="Times New Roman" w:hAnsi="Times New Roman" w:cs="Times New Roman"/>
      <w:sz w:val="16"/>
      <w:szCs w:val="16"/>
      <w:lang w:eastAsia="cs-CZ"/>
    </w:rPr>
  </w:style>
  <w:style w:type="paragraph" w:styleId="Zkladntextodsazen2">
    <w:name w:val="Body Text Indent 2"/>
    <w:basedOn w:val="Normln"/>
    <w:link w:val="Zkladntextodsazen2Char"/>
    <w:uiPriority w:val="99"/>
    <w:semiHidden/>
    <w:unhideWhenUsed/>
    <w:rsid w:val="007B73F3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kladntextodsazen3">
    <w:name w:val="Body Text Indent 3"/>
    <w:basedOn w:val="Normln"/>
    <w:link w:val="Zkladntextodsazen3Char"/>
    <w:uiPriority w:val="99"/>
    <w:semiHidden/>
    <w:unhideWhenUsed/>
    <w:rsid w:val="007B73F3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7B73F3"/>
    <w:rPr>
      <w:rFonts w:ascii="Times New Roman" w:eastAsia="Times New Roman" w:hAnsi="Times New Roman" w:cs="Times New Roman"/>
      <w:sz w:val="16"/>
      <w:szCs w:val="16"/>
      <w:lang w:eastAsia="cs-CZ"/>
    </w:rPr>
  </w:style>
  <w:style w:type="paragraph" w:styleId="Zvr">
    <w:name w:val="Closing"/>
    <w:basedOn w:val="Normln"/>
    <w:link w:val="ZvrChar"/>
    <w:uiPriority w:val="99"/>
    <w:semiHidden/>
    <w:unhideWhenUsed/>
    <w:rsid w:val="007B73F3"/>
    <w:pPr>
      <w:ind w:left="4252"/>
    </w:pPr>
  </w:style>
  <w:style w:type="character" w:customStyle="1" w:styleId="ZvrChar">
    <w:name w:val="Závěr Char"/>
    <w:basedOn w:val="Standardnpsmoodstavce"/>
    <w:link w:val="Zvr"/>
    <w:uiPriority w:val="99"/>
    <w:semiHidden/>
    <w:rsid w:val="007B73F3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ptenadresanaoblku">
    <w:name w:val="envelope return"/>
    <w:basedOn w:val="Normln"/>
    <w:uiPriority w:val="99"/>
    <w:semiHidden/>
    <w:unhideWhenUsed/>
    <w:rsid w:val="007B73F3"/>
    <w:rPr>
      <w:rFonts w:asciiTheme="majorHAnsi" w:eastAsiaTheme="majorEastAsia" w:hAnsiTheme="majorHAnsi" w:cstheme="majorBidi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2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0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46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4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9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4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0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Odbor32\33%20P&#345;&#237;ru&#269;ky%20a%20vzory,%20sekretari&#225;t\02%20Vzory\LN_Z&#225;kon_MT.dotm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534C77-C8C7-4E8A-A638-A4CB1963C2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LN_Zákon_MT.dotm</Template>
  <TotalTime>29</TotalTime>
  <Pages>28</Pages>
  <Words>4392</Words>
  <Characters>25917</Characters>
  <Application>Microsoft Office Word</Application>
  <DocSecurity>0</DocSecurity>
  <Lines>215</Lines>
  <Paragraphs>60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Ministerstvo financí</Company>
  <LinksUpToDate>false</LinksUpToDate>
  <CharactersWithSpaces>30249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.MF-Daňová legislativa</dc:creator>
  <cp:keywords/>
  <dc:description/>
  <cp:lastModifiedBy>Stibůrková Jana Mgr.</cp:lastModifiedBy>
  <cp:revision>8</cp:revision>
  <cp:lastPrinted>2018-09-13T06:45:00Z</cp:lastPrinted>
  <dcterms:created xsi:type="dcterms:W3CDTF">2023-07-17T12:09:00Z</dcterms:created>
  <dcterms:modified xsi:type="dcterms:W3CDTF">2023-07-28T12:28:00Z</dcterms:modified>
</cp:coreProperties>
</file>