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8086D" w14:textId="6DD66671" w:rsidR="00274828" w:rsidRPr="00274828" w:rsidRDefault="00274828" w:rsidP="00274828">
      <w:pPr>
        <w:pStyle w:val="ZKON"/>
        <w:spacing w:after="120"/>
        <w:rPr>
          <w:b w:val="0"/>
          <w:caps w:val="0"/>
        </w:rPr>
      </w:pPr>
      <w:r w:rsidRPr="00274828">
        <w:rPr>
          <w:b w:val="0"/>
          <w:caps w:val="0"/>
        </w:rPr>
        <w:t>Návrh</w:t>
      </w:r>
    </w:p>
    <w:p w14:paraId="53E9D282" w14:textId="1A024B86" w:rsidR="00D97F39" w:rsidRDefault="00B63DD5" w:rsidP="002C49BE">
      <w:pPr>
        <w:pStyle w:val="ZKON"/>
      </w:pPr>
      <w:r>
        <w:t>VYHLÁŠKA</w:t>
      </w:r>
    </w:p>
    <w:p w14:paraId="4C3D9BFE" w14:textId="61C491BF" w:rsidR="002C49BE" w:rsidRPr="00274828" w:rsidRDefault="002C49BE" w:rsidP="002C49BE">
      <w:pPr>
        <w:pStyle w:val="nadpiszkona"/>
        <w:rPr>
          <w:b w:val="0"/>
        </w:rPr>
      </w:pPr>
      <w:r w:rsidRPr="00274828">
        <w:rPr>
          <w:b w:val="0"/>
        </w:rPr>
        <w:t>ze dne ...</w:t>
      </w:r>
      <w:r w:rsidR="001E3FF1" w:rsidRPr="00274828">
        <w:rPr>
          <w:b w:val="0"/>
        </w:rPr>
        <w:t>,</w:t>
      </w:r>
    </w:p>
    <w:p w14:paraId="72964626" w14:textId="26536CAA" w:rsidR="002C49BE" w:rsidRDefault="008B5393" w:rsidP="002C49BE">
      <w:pPr>
        <w:pStyle w:val="nadpiszkona"/>
      </w:pPr>
      <w:r>
        <w:t>o </w:t>
      </w:r>
      <w:r w:rsidR="009E4389">
        <w:t xml:space="preserve">formátu </w:t>
      </w:r>
      <w:r>
        <w:t>a </w:t>
      </w:r>
      <w:r w:rsidR="009E4389">
        <w:t>struktuře některých podání Finančnímu analytickému úřadu</w:t>
      </w:r>
    </w:p>
    <w:p w14:paraId="0A0E08B5" w14:textId="01589DBC" w:rsidR="002C49BE" w:rsidRDefault="1A322A48" w:rsidP="002C49BE">
      <w:pPr>
        <w:pStyle w:val="Parlament"/>
      </w:pPr>
      <w:r>
        <w:t xml:space="preserve">Ministerstvo financí stanoví podle </w:t>
      </w:r>
      <w:r w:rsidR="008B5393">
        <w:t>§ </w:t>
      </w:r>
      <w:r w:rsidR="55D18BDB">
        <w:t>22</w:t>
      </w:r>
      <w:r w:rsidR="438960EC">
        <w:t xml:space="preserve"> odst. </w:t>
      </w:r>
      <w:r w:rsidR="008B5393">
        <w:t>3 a § </w:t>
      </w:r>
      <w:r w:rsidR="55D18BDB">
        <w:t xml:space="preserve">29bb odst. </w:t>
      </w:r>
      <w:r w:rsidR="008B5393">
        <w:t>3 </w:t>
      </w:r>
      <w:r w:rsidR="438960EC">
        <w:t xml:space="preserve">zákona </w:t>
      </w:r>
      <w:r w:rsidR="008B5393">
        <w:t>č. </w:t>
      </w:r>
      <w:r w:rsidR="55D18BDB">
        <w:t>253/2008</w:t>
      </w:r>
      <w:r w:rsidR="438960EC">
        <w:t xml:space="preserve"> Sb., </w:t>
      </w:r>
      <w:r w:rsidR="008B5393">
        <w:t>o </w:t>
      </w:r>
      <w:r w:rsidR="55D18BDB">
        <w:t xml:space="preserve">některých opatřeních proti legalizaci výnosů z trestné činnosti </w:t>
      </w:r>
      <w:r w:rsidR="008B5393">
        <w:t>a </w:t>
      </w:r>
      <w:r w:rsidR="55D18BDB">
        <w:t>financování terorismu</w:t>
      </w:r>
      <w:r w:rsidR="13DB009C">
        <w:t>, ve znění zákona</w:t>
      </w:r>
      <w:r w:rsidR="41D2BA68">
        <w:t xml:space="preserve"> </w:t>
      </w:r>
      <w:r w:rsidR="008B5393">
        <w:t>č. </w:t>
      </w:r>
      <w:r w:rsidR="41D2BA68">
        <w:t>527/2020 Sb., zákona</w:t>
      </w:r>
      <w:r w:rsidR="0E71795D">
        <w:t xml:space="preserve"> </w:t>
      </w:r>
      <w:r w:rsidR="008B5393">
        <w:t>č. </w:t>
      </w:r>
      <w:r w:rsidR="0E71795D">
        <w:t>368/2016 Sb., zákon</w:t>
      </w:r>
      <w:r w:rsidR="7F9A7103">
        <w:t>a</w:t>
      </w:r>
      <w:r w:rsidR="0E71795D">
        <w:t xml:space="preserve"> </w:t>
      </w:r>
      <w:r w:rsidR="008B5393">
        <w:t>č. </w:t>
      </w:r>
      <w:r w:rsidR="13DB009C">
        <w:t xml:space="preserve">…/2024 Sb. </w:t>
      </w:r>
      <w:r w:rsidR="008B5393">
        <w:t>a </w:t>
      </w:r>
      <w:r w:rsidR="13DB009C">
        <w:t xml:space="preserve">zákona </w:t>
      </w:r>
      <w:r w:rsidR="008B5393">
        <w:t>č. </w:t>
      </w:r>
      <w:r w:rsidR="13DB009C">
        <w:t>…/2024 Sb.</w:t>
      </w:r>
      <w:r w:rsidR="0BD09CB9">
        <w:t xml:space="preserve"> (dále jen „zákon“)</w:t>
      </w:r>
      <w:r w:rsidR="3AE05C97">
        <w:t>:</w:t>
      </w:r>
    </w:p>
    <w:p w14:paraId="55ECFCDA" w14:textId="4C1D6735" w:rsidR="00022E2C" w:rsidRDefault="008B5393" w:rsidP="00022E2C">
      <w:pPr>
        <w:pStyle w:val="Paragraf"/>
      </w:pPr>
      <w:r>
        <w:t>§ </w:t>
      </w:r>
      <w:r w:rsidR="00022E2C">
        <w:t>1</w:t>
      </w:r>
    </w:p>
    <w:p w14:paraId="7FAD2736" w14:textId="4D36BEBA" w:rsidR="00022E2C" w:rsidRDefault="00022E2C" w:rsidP="00022E2C">
      <w:pPr>
        <w:pStyle w:val="Nadpisparagrafu"/>
      </w:pPr>
      <w:r>
        <w:t xml:space="preserve">Formát </w:t>
      </w:r>
      <w:r w:rsidR="008B5393">
        <w:t>a </w:t>
      </w:r>
      <w:r>
        <w:t xml:space="preserve">struktura </w:t>
      </w:r>
      <w:r w:rsidR="00662400">
        <w:t xml:space="preserve">datové zprávy obsahující </w:t>
      </w:r>
      <w:r>
        <w:t xml:space="preserve">informace </w:t>
      </w:r>
      <w:r w:rsidR="008B5393">
        <w:t>o </w:t>
      </w:r>
      <w:r>
        <w:t>kontaktní osobě</w:t>
      </w:r>
    </w:p>
    <w:p w14:paraId="26C039B0" w14:textId="084703E1" w:rsidR="00022E2C" w:rsidRPr="00A532FD" w:rsidRDefault="00022E2C" w:rsidP="00022E2C">
      <w:pPr>
        <w:pStyle w:val="Paragraf"/>
      </w:pPr>
      <w:r>
        <w:t>(</w:t>
      </w:r>
      <w:r w:rsidR="008B5393">
        <w:t>K § </w:t>
      </w:r>
      <w:r>
        <w:t xml:space="preserve">22 odst. </w:t>
      </w:r>
      <w:r w:rsidR="008B5393">
        <w:t>3 </w:t>
      </w:r>
      <w:r>
        <w:t>zákona)</w:t>
      </w:r>
    </w:p>
    <w:p w14:paraId="2F58F15F" w14:textId="0541D3E9" w:rsidR="00B931BA" w:rsidRDefault="00B77FF3" w:rsidP="00B77FF3">
      <w:pPr>
        <w:pStyle w:val="Textodstavce"/>
      </w:pPr>
      <w:r>
        <w:t xml:space="preserve">Není-li datová zpráva obsahující podání s informací </w:t>
      </w:r>
      <w:r w:rsidR="008B5393">
        <w:t>o </w:t>
      </w:r>
      <w:r>
        <w:t xml:space="preserve">kontaktní osobě odeslána prostřednictvím interaktivního formuláře zveřejněného na internetových stránkách Úřadu, uvede se na začátku předmětu datové zprávy </w:t>
      </w:r>
      <w:r w:rsidRPr="00C11F96">
        <w:t>text „</w:t>
      </w:r>
      <w:r w:rsidRPr="004D392D">
        <w:t>IKO</w:t>
      </w:r>
      <w:r>
        <w:t>“</w:t>
      </w:r>
      <w:r w:rsidR="00F24097">
        <w:t>.</w:t>
      </w:r>
    </w:p>
    <w:p w14:paraId="4B44A1DB" w14:textId="707C2A49" w:rsidR="00022E2C" w:rsidRDefault="00A47D13" w:rsidP="00AB5526">
      <w:pPr>
        <w:pStyle w:val="Textodstavce"/>
      </w:pPr>
      <w:r>
        <w:t xml:space="preserve">Informaci </w:t>
      </w:r>
      <w:r w:rsidR="008B5393">
        <w:t>o </w:t>
      </w:r>
      <w:r>
        <w:t>kontaktní osobě lze podat pouze ve formátu</w:t>
      </w:r>
      <w:r w:rsidRPr="00F975D7">
        <w:t xml:space="preserve"> </w:t>
      </w:r>
      <w:proofErr w:type="spellStart"/>
      <w:r>
        <w:t>xml</w:t>
      </w:r>
      <w:proofErr w:type="spellEnd"/>
      <w:r w:rsidRPr="00A47D13">
        <w:t xml:space="preserve"> (</w:t>
      </w:r>
      <w:proofErr w:type="spellStart"/>
      <w:r w:rsidRPr="00A47D13">
        <w:t>Extensible</w:t>
      </w:r>
      <w:proofErr w:type="spellEnd"/>
      <w:r w:rsidRPr="00A47D13">
        <w:t xml:space="preserve"> </w:t>
      </w:r>
      <w:proofErr w:type="spellStart"/>
      <w:r w:rsidRPr="00A47D13">
        <w:t>Markup</w:t>
      </w:r>
      <w:proofErr w:type="spellEnd"/>
      <w:r w:rsidRPr="00A47D13">
        <w:t xml:space="preserve"> </w:t>
      </w:r>
      <w:proofErr w:type="spellStart"/>
      <w:r w:rsidRPr="00A47D13">
        <w:t>Language</w:t>
      </w:r>
      <w:proofErr w:type="spellEnd"/>
      <w:r w:rsidRPr="00A47D13">
        <w:t xml:space="preserve"> </w:t>
      </w:r>
      <w:proofErr w:type="spellStart"/>
      <w:r w:rsidRPr="00A47D13">
        <w:t>Document</w:t>
      </w:r>
      <w:proofErr w:type="spellEnd"/>
      <w:r w:rsidRPr="00A47D13">
        <w:t>)</w:t>
      </w:r>
      <w:r>
        <w:t>.</w:t>
      </w:r>
    </w:p>
    <w:p w14:paraId="2358911B" w14:textId="73BEA49E" w:rsidR="00A47D13" w:rsidRDefault="00A47D13" w:rsidP="00AB5526">
      <w:pPr>
        <w:pStyle w:val="Textodstavce"/>
      </w:pPr>
      <w:r>
        <w:t xml:space="preserve">Struktura informace </w:t>
      </w:r>
      <w:r w:rsidR="008B5393">
        <w:t>o </w:t>
      </w:r>
      <w:r>
        <w:t xml:space="preserve">kontaktní osobě je uvedena v příloze </w:t>
      </w:r>
      <w:r w:rsidR="008B5393">
        <w:t>č. 1 </w:t>
      </w:r>
      <w:r>
        <w:t>k této vyhlášce.</w:t>
      </w:r>
    </w:p>
    <w:p w14:paraId="48DA794F" w14:textId="4524B9A5" w:rsidR="00B1205E" w:rsidRPr="00AB5526" w:rsidRDefault="00B1205E" w:rsidP="00AB5526">
      <w:pPr>
        <w:pStyle w:val="Textodstavce"/>
      </w:pPr>
      <w:r>
        <w:t xml:space="preserve">Pokyny k vyplnění informace </w:t>
      </w:r>
      <w:r w:rsidR="008B5393">
        <w:t>o </w:t>
      </w:r>
      <w:r>
        <w:t xml:space="preserve">kontaktní osobě jsou uvedeny v příloze </w:t>
      </w:r>
      <w:r w:rsidR="008B5393">
        <w:t>č. </w:t>
      </w:r>
      <w:r>
        <w:t>2.</w:t>
      </w:r>
    </w:p>
    <w:p w14:paraId="3F73CAC0" w14:textId="44C6E253" w:rsidR="001E38E1" w:rsidRPr="00D5030F" w:rsidRDefault="008B5393" w:rsidP="001E38E1">
      <w:pPr>
        <w:pStyle w:val="Paragraf"/>
      </w:pPr>
      <w:r>
        <w:t>§ </w:t>
      </w:r>
      <w:r w:rsidR="00022E2C">
        <w:t>2</w:t>
      </w:r>
    </w:p>
    <w:p w14:paraId="5835FE24" w14:textId="0BA90ADA" w:rsidR="001E38E1" w:rsidRDefault="00A51953" w:rsidP="001E38E1">
      <w:pPr>
        <w:pStyle w:val="Nadpisparagrafu"/>
      </w:pPr>
      <w:r>
        <w:t xml:space="preserve">Formát </w:t>
      </w:r>
      <w:r w:rsidR="008B5393">
        <w:t>a </w:t>
      </w:r>
      <w:r>
        <w:t xml:space="preserve">struktura </w:t>
      </w:r>
      <w:r w:rsidR="00662400">
        <w:t>datové zprávy obsahující žádost</w:t>
      </w:r>
      <w:r>
        <w:t xml:space="preserve"> </w:t>
      </w:r>
      <w:r w:rsidR="008B5393">
        <w:t>o </w:t>
      </w:r>
      <w:r>
        <w:t>povolení</w:t>
      </w:r>
      <w:r w:rsidR="00662400" w:rsidRPr="00662400">
        <w:t xml:space="preserve"> </w:t>
      </w:r>
      <w:r w:rsidR="008B5393" w:rsidRPr="00662400">
        <w:t>k</w:t>
      </w:r>
      <w:r w:rsidR="008B5393">
        <w:t> </w:t>
      </w:r>
      <w:r w:rsidR="00662400" w:rsidRPr="00662400">
        <w:t xml:space="preserve">poskytování služeb spojených </w:t>
      </w:r>
      <w:r w:rsidR="008B5393" w:rsidRPr="00662400">
        <w:t>s</w:t>
      </w:r>
      <w:r w:rsidR="008B5393">
        <w:t> </w:t>
      </w:r>
      <w:r w:rsidR="00662400" w:rsidRPr="00662400">
        <w:t>virtuálním aktivem</w:t>
      </w:r>
    </w:p>
    <w:p w14:paraId="0DDB6BC8" w14:textId="3CF5FB2D" w:rsidR="00A51953" w:rsidRPr="00AB5526" w:rsidRDefault="00A51953" w:rsidP="00AB5526">
      <w:pPr>
        <w:pStyle w:val="Paragraf"/>
      </w:pPr>
      <w:r>
        <w:t>(</w:t>
      </w:r>
      <w:r w:rsidR="008B5393">
        <w:t>K § </w:t>
      </w:r>
      <w:r>
        <w:t xml:space="preserve">29bb odst. </w:t>
      </w:r>
      <w:r w:rsidR="008B5393">
        <w:t>3 </w:t>
      </w:r>
      <w:r>
        <w:t>zákona)</w:t>
      </w:r>
    </w:p>
    <w:p w14:paraId="1A7EFC46" w14:textId="2CD60D57" w:rsidR="009B753F" w:rsidRDefault="009B753F" w:rsidP="009B753F">
      <w:pPr>
        <w:pStyle w:val="Textodstavce"/>
      </w:pPr>
      <w:r>
        <w:t>Na začátku předmětu datové zprávy obsahující</w:t>
      </w:r>
      <w:r w:rsidR="00863132">
        <w:t xml:space="preserve"> podání </w:t>
      </w:r>
      <w:r w:rsidR="008B5393">
        <w:t>s </w:t>
      </w:r>
      <w:r w:rsidR="00863132">
        <w:t xml:space="preserve">žádostí </w:t>
      </w:r>
      <w:r w:rsidR="008B5393">
        <w:t>o </w:t>
      </w:r>
      <w:r w:rsidR="00863132">
        <w:t>povolení k </w:t>
      </w:r>
      <w:r>
        <w:t xml:space="preserve">poskytování služeb spojených </w:t>
      </w:r>
      <w:r w:rsidR="008B5393">
        <w:t>s </w:t>
      </w:r>
      <w:r>
        <w:t xml:space="preserve">virtuálním aktivem </w:t>
      </w:r>
      <w:r w:rsidR="00131929">
        <w:t xml:space="preserve">se uvede </w:t>
      </w:r>
      <w:r w:rsidRPr="000673B5">
        <w:t>text „</w:t>
      </w:r>
      <w:r w:rsidR="00FA41CA" w:rsidRPr="004D392D">
        <w:t>PVA</w:t>
      </w:r>
      <w:r>
        <w:t>“.</w:t>
      </w:r>
    </w:p>
    <w:p w14:paraId="76E7779C" w14:textId="3E989E97" w:rsidR="00773C07" w:rsidRDefault="4BCADFA9" w:rsidP="00AB5526">
      <w:pPr>
        <w:pStyle w:val="Textodstavce"/>
      </w:pPr>
      <w:r>
        <w:t xml:space="preserve">Žádost </w:t>
      </w:r>
      <w:r w:rsidR="008B5393">
        <w:t>o </w:t>
      </w:r>
      <w:r w:rsidR="00773C07">
        <w:t>povolení</w:t>
      </w:r>
      <w:r w:rsidR="00773C07" w:rsidRPr="00A51953">
        <w:t xml:space="preserve"> </w:t>
      </w:r>
      <w:r w:rsidR="008B5393">
        <w:t>k </w:t>
      </w:r>
      <w:r w:rsidR="00773C07">
        <w:t xml:space="preserve">poskytování služeb spojených </w:t>
      </w:r>
      <w:r w:rsidR="008B5393">
        <w:t>s </w:t>
      </w:r>
      <w:r w:rsidR="00773C07">
        <w:t>virtuálním aktivem</w:t>
      </w:r>
      <w:r w:rsidR="00773C07" w:rsidRPr="00773C07">
        <w:t xml:space="preserve"> </w:t>
      </w:r>
      <w:r w:rsidR="00773C07">
        <w:t>lze podat pouze v</w:t>
      </w:r>
      <w:r w:rsidR="00F975D7">
        <w:t>e</w:t>
      </w:r>
      <w:r w:rsidR="00773C07">
        <w:t xml:space="preserve"> formátu</w:t>
      </w:r>
      <w:r w:rsidR="00F975D7" w:rsidRPr="00F975D7">
        <w:t xml:space="preserve"> </w:t>
      </w:r>
      <w:proofErr w:type="spellStart"/>
      <w:r w:rsidR="00F975D7">
        <w:t>pdf</w:t>
      </w:r>
      <w:proofErr w:type="spellEnd"/>
      <w:r w:rsidR="00F975D7">
        <w:t xml:space="preserve"> </w:t>
      </w:r>
      <w:r w:rsidR="00F975D7" w:rsidRPr="00F975D7">
        <w:t xml:space="preserve">(Portable </w:t>
      </w:r>
      <w:proofErr w:type="spellStart"/>
      <w:r w:rsidR="00F975D7" w:rsidRPr="00F975D7">
        <w:t>Document</w:t>
      </w:r>
      <w:proofErr w:type="spellEnd"/>
      <w:r w:rsidR="00F975D7" w:rsidRPr="00F975D7">
        <w:t xml:space="preserve"> </w:t>
      </w:r>
      <w:proofErr w:type="spellStart"/>
      <w:r w:rsidR="00F975D7" w:rsidRPr="00F975D7">
        <w:t>Format</w:t>
      </w:r>
      <w:proofErr w:type="spellEnd"/>
      <w:r w:rsidR="00F975D7" w:rsidRPr="00F975D7">
        <w:t>)</w:t>
      </w:r>
      <w:r w:rsidR="00773C07" w:rsidRPr="00773C07">
        <w:t xml:space="preserve"> </w:t>
      </w:r>
      <w:r w:rsidR="008B5393" w:rsidRPr="00773C07">
        <w:t>s</w:t>
      </w:r>
      <w:r w:rsidR="008B5393">
        <w:t> </w:t>
      </w:r>
      <w:r w:rsidR="00773C07" w:rsidRPr="00773C07">
        <w:t>textovou vrstvou umožňující vyhledávání</w:t>
      </w:r>
      <w:r w:rsidR="00F975D7">
        <w:t>.</w:t>
      </w:r>
    </w:p>
    <w:p w14:paraId="284FC818" w14:textId="5C49CCE9" w:rsidR="00A51953" w:rsidRDefault="00A51953" w:rsidP="00AB5526">
      <w:pPr>
        <w:pStyle w:val="Textodstavce"/>
      </w:pPr>
      <w:r>
        <w:t xml:space="preserve">Struktura žádosti </w:t>
      </w:r>
      <w:r w:rsidR="008B5393">
        <w:t>o </w:t>
      </w:r>
      <w:r>
        <w:t>povolení</w:t>
      </w:r>
      <w:r w:rsidRPr="00A51953">
        <w:t xml:space="preserve"> </w:t>
      </w:r>
      <w:r w:rsidR="008B5393">
        <w:t>k </w:t>
      </w:r>
      <w:r>
        <w:t xml:space="preserve">poskytování služeb spojených </w:t>
      </w:r>
      <w:r w:rsidR="008B5393">
        <w:t>s </w:t>
      </w:r>
      <w:r>
        <w:t xml:space="preserve">virtuálním aktivem </w:t>
      </w:r>
      <w:r w:rsidR="00022E2C">
        <w:t xml:space="preserve">je uvedena v příloze </w:t>
      </w:r>
      <w:r w:rsidR="008B5393">
        <w:t>č. 3 </w:t>
      </w:r>
      <w:r w:rsidR="00022E2C">
        <w:t>k této vyhlášce.</w:t>
      </w:r>
    </w:p>
    <w:p w14:paraId="4891BEF8" w14:textId="504AB291" w:rsidR="00B1205E" w:rsidRDefault="00B1205E" w:rsidP="00AB5526">
      <w:pPr>
        <w:pStyle w:val="Textodstavce"/>
      </w:pPr>
      <w:r>
        <w:t>Pokyny k vyplnění ž</w:t>
      </w:r>
      <w:r w:rsidRPr="00B1205E">
        <w:t xml:space="preserve">ádosti </w:t>
      </w:r>
      <w:r w:rsidR="008B5393" w:rsidRPr="00B1205E">
        <w:t>o</w:t>
      </w:r>
      <w:r w:rsidR="008B5393">
        <w:t> </w:t>
      </w:r>
      <w:r w:rsidRPr="00B1205E">
        <w:t xml:space="preserve">povolení </w:t>
      </w:r>
      <w:r w:rsidR="008B5393" w:rsidRPr="00B1205E">
        <w:t>k</w:t>
      </w:r>
      <w:r w:rsidR="008B5393">
        <w:t> </w:t>
      </w:r>
      <w:r w:rsidRPr="00B1205E">
        <w:t xml:space="preserve">poskytování služeb spojených </w:t>
      </w:r>
      <w:r w:rsidR="008B5393" w:rsidRPr="00B1205E">
        <w:t>s</w:t>
      </w:r>
      <w:r w:rsidR="008B5393">
        <w:t> </w:t>
      </w:r>
      <w:r w:rsidRPr="00B1205E">
        <w:t xml:space="preserve">virtuálním aktivem </w:t>
      </w:r>
      <w:r>
        <w:t xml:space="preserve">jsou uvedeny v příloze </w:t>
      </w:r>
      <w:r w:rsidR="008B5393">
        <w:t>č. </w:t>
      </w:r>
      <w:r>
        <w:t>4.</w:t>
      </w:r>
    </w:p>
    <w:p w14:paraId="579FF2E7" w14:textId="6AEA5A9A" w:rsidR="00D5030F" w:rsidRDefault="008B5393" w:rsidP="00D5030F">
      <w:pPr>
        <w:pStyle w:val="Paragraf"/>
      </w:pPr>
      <w:r>
        <w:t>§ </w:t>
      </w:r>
      <w:r w:rsidR="00A51953">
        <w:t>3</w:t>
      </w:r>
    </w:p>
    <w:p w14:paraId="1851675E" w14:textId="6E5F4326" w:rsidR="001E3FF1" w:rsidRPr="001E3FF1" w:rsidRDefault="001E3FF1" w:rsidP="001E3FF1">
      <w:pPr>
        <w:pStyle w:val="Nadpislnku"/>
      </w:pPr>
      <w:r>
        <w:t>Účinnost</w:t>
      </w:r>
    </w:p>
    <w:p w14:paraId="7411613F" w14:textId="2107A1E7" w:rsidR="001E3FF1" w:rsidRPr="00D5030F" w:rsidRDefault="001E3FF1" w:rsidP="001E3FF1">
      <w:pPr>
        <w:pStyle w:val="Textlnku"/>
      </w:pPr>
      <w:r>
        <w:t>Tato vyhláška nab</w:t>
      </w:r>
      <w:r w:rsidR="00D5030F">
        <w:t>ývá účinnosti dnem 30</w:t>
      </w:r>
      <w:r w:rsidR="000F621A">
        <w:t xml:space="preserve">. </w:t>
      </w:r>
      <w:r w:rsidR="00D5030F">
        <w:t>prosince</w:t>
      </w:r>
      <w:r w:rsidR="000F621A">
        <w:t xml:space="preserve"> 202</w:t>
      </w:r>
      <w:r w:rsidR="00D5030F">
        <w:t>4</w:t>
      </w:r>
      <w:r w:rsidR="5A6C7BBC">
        <w:t xml:space="preserve"> s</w:t>
      </w:r>
      <w:r w:rsidR="008F77ED">
        <w:t> </w:t>
      </w:r>
      <w:r w:rsidR="5A6C7BBC">
        <w:t>výjimkou</w:t>
      </w:r>
      <w:r w:rsidR="008F77ED">
        <w:t xml:space="preserve"> </w:t>
      </w:r>
      <w:r w:rsidR="00022E2C">
        <w:t xml:space="preserve">ustanovení </w:t>
      </w:r>
      <w:r w:rsidR="008B5393">
        <w:t>§ 1 a </w:t>
      </w:r>
      <w:r w:rsidR="00491803">
        <w:t xml:space="preserve">příloh </w:t>
      </w:r>
      <w:r w:rsidR="00532FFF">
        <w:t xml:space="preserve">č. </w:t>
      </w:r>
      <w:r w:rsidR="003A6878">
        <w:t>1</w:t>
      </w:r>
      <w:r w:rsidR="008B5393">
        <w:t> a </w:t>
      </w:r>
      <w:r w:rsidR="003A6878">
        <w:t>2</w:t>
      </w:r>
      <w:r w:rsidR="008B5393">
        <w:t> </w:t>
      </w:r>
      <w:r w:rsidR="00491803">
        <w:t>k</w:t>
      </w:r>
      <w:r w:rsidR="003A6878">
        <w:t> </w:t>
      </w:r>
      <w:r w:rsidR="00491803">
        <w:t>t</w:t>
      </w:r>
      <w:r w:rsidR="003A6878">
        <w:t>éto vyhlášce</w:t>
      </w:r>
      <w:r w:rsidR="00491803">
        <w:t>,</w:t>
      </w:r>
      <w:r w:rsidR="00022E2C">
        <w:t xml:space="preserve"> </w:t>
      </w:r>
      <w:r w:rsidR="620BE3C4">
        <w:t>kter</w:t>
      </w:r>
      <w:r w:rsidR="00022E2C">
        <w:t xml:space="preserve">á </w:t>
      </w:r>
      <w:r w:rsidR="620BE3C4">
        <w:t>nabývají účinnosti dnem 1. února 2025</w:t>
      </w:r>
      <w:r>
        <w:t>.</w:t>
      </w:r>
    </w:p>
    <w:p w14:paraId="4D5431ED" w14:textId="30716FB9" w:rsidR="00332C9E" w:rsidRDefault="00332C9E" w:rsidP="00332C9E">
      <w:pPr>
        <w:jc w:val="right"/>
      </w:pPr>
      <w:r>
        <w:br w:type="page"/>
      </w:r>
      <w:r>
        <w:lastRenderedPageBreak/>
        <w:t xml:space="preserve">Příloha </w:t>
      </w:r>
      <w:r w:rsidR="008B5393">
        <w:t>č. 1 </w:t>
      </w:r>
      <w:r w:rsidR="00A91338">
        <w:t xml:space="preserve">k vyhlášce </w:t>
      </w:r>
      <w:r w:rsidR="008B5393">
        <w:t>č. </w:t>
      </w:r>
      <w:r w:rsidR="00A91338">
        <w:t>…/2024 Sb.</w:t>
      </w:r>
    </w:p>
    <w:p w14:paraId="003A3135" w14:textId="0CCA53EE" w:rsidR="00DD2894" w:rsidRPr="00DD2894" w:rsidRDefault="00DD2894" w:rsidP="00E519C5">
      <w:pPr>
        <w:keepNext/>
        <w:spacing w:before="240" w:after="360"/>
        <w:jc w:val="center"/>
        <w:rPr>
          <w:b/>
        </w:rPr>
      </w:pPr>
      <w:r w:rsidRPr="00DD2894">
        <w:rPr>
          <w:b/>
        </w:rPr>
        <w:t>Struktura datové</w:t>
      </w:r>
      <w:r>
        <w:rPr>
          <w:b/>
        </w:rPr>
        <w:t xml:space="preserve">ho souboru </w:t>
      </w:r>
      <w:r w:rsidR="008B5393">
        <w:rPr>
          <w:b/>
        </w:rPr>
        <w:t>s </w:t>
      </w:r>
      <w:r w:rsidR="007D4930">
        <w:rPr>
          <w:b/>
        </w:rPr>
        <w:t>informací</w:t>
      </w:r>
      <w:r w:rsidR="007D4930" w:rsidRPr="007D4930">
        <w:rPr>
          <w:b/>
        </w:rPr>
        <w:t xml:space="preserve"> </w:t>
      </w:r>
      <w:r w:rsidR="008B5393" w:rsidRPr="007D4930">
        <w:rPr>
          <w:b/>
        </w:rPr>
        <w:t>o</w:t>
      </w:r>
      <w:r w:rsidR="008B5393">
        <w:rPr>
          <w:b/>
        </w:rPr>
        <w:t> </w:t>
      </w:r>
      <w:r w:rsidR="007D4930" w:rsidRPr="007D4930">
        <w:rPr>
          <w:b/>
        </w:rPr>
        <w:t>kontaktní osobě</w:t>
      </w:r>
    </w:p>
    <w:p w14:paraId="5796540F" w14:textId="4A8F69B1" w:rsidR="00DD2894" w:rsidRDefault="00DD2894" w:rsidP="00163735">
      <w:pPr>
        <w:pStyle w:val="Ploha-rove1"/>
      </w:pPr>
      <w:r w:rsidRPr="00DD2894">
        <w:t xml:space="preserve">Informace </w:t>
      </w:r>
      <w:r w:rsidR="008B5393" w:rsidRPr="00DD2894">
        <w:t>k</w:t>
      </w:r>
      <w:r w:rsidR="008B5393">
        <w:t> </w:t>
      </w:r>
      <w:r w:rsidRPr="00DD2894">
        <w:t>povinné osobě</w:t>
      </w:r>
      <w:r w:rsidR="00AC6A90">
        <w:t>:</w:t>
      </w:r>
    </w:p>
    <w:p w14:paraId="682C6C49" w14:textId="75D7462F" w:rsidR="00DD2894" w:rsidRDefault="007D4930" w:rsidP="00566F5D">
      <w:pPr>
        <w:pStyle w:val="Ploha-rove2"/>
      </w:pPr>
      <w:r>
        <w:t>Název</w:t>
      </w:r>
      <w:r w:rsidR="00DD2894" w:rsidRPr="00DD2894">
        <w:t xml:space="preserve"> </w:t>
      </w:r>
      <w:r w:rsidR="00DD2894" w:rsidRPr="00292BB8">
        <w:t>nebo</w:t>
      </w:r>
      <w:r w:rsidR="00DD2894" w:rsidRPr="00DD2894">
        <w:t xml:space="preserve"> jméno</w:t>
      </w:r>
      <w:r w:rsidR="006D75C7">
        <w:t xml:space="preserve"> </w:t>
      </w:r>
      <w:r w:rsidR="00DD2894" w:rsidRPr="00DD2894">
        <w:t>povinné osoby</w:t>
      </w:r>
    </w:p>
    <w:p w14:paraId="71797BE7" w14:textId="2D87FF2C" w:rsidR="00DD2894" w:rsidRDefault="00AC6A90" w:rsidP="00566F5D">
      <w:pPr>
        <w:pStyle w:val="Ploha-rove2"/>
      </w:pPr>
      <w:r>
        <w:t>I</w:t>
      </w:r>
      <w:r w:rsidR="00DD2894">
        <w:t>dentifikační číslo osoby</w:t>
      </w:r>
    </w:p>
    <w:p w14:paraId="73A3F2C6" w14:textId="664A07C4" w:rsidR="00AC6A90" w:rsidRDefault="00AC6A90" w:rsidP="00566F5D">
      <w:pPr>
        <w:pStyle w:val="Ploha-rove2"/>
      </w:pPr>
      <w:r>
        <w:t>Adresa sídla</w:t>
      </w:r>
    </w:p>
    <w:p w14:paraId="618581E5" w14:textId="7A551E95" w:rsidR="00003FF1" w:rsidRDefault="00003FF1" w:rsidP="00EC1762">
      <w:pPr>
        <w:pStyle w:val="Ploha-rove1"/>
      </w:pPr>
      <w:r>
        <w:t>Seznam kontaktních osob:</w:t>
      </w:r>
    </w:p>
    <w:p w14:paraId="3B2B111C" w14:textId="4A7AA542" w:rsidR="00003FF1" w:rsidRDefault="00003FF1" w:rsidP="00566F5D">
      <w:pPr>
        <w:pStyle w:val="Ploha-rove2"/>
      </w:pPr>
      <w:r>
        <w:t>Jméno kontaktní osoby</w:t>
      </w:r>
    </w:p>
    <w:p w14:paraId="237A9413" w14:textId="15B882B5" w:rsidR="007716B6" w:rsidRDefault="007716B6" w:rsidP="00B671E4">
      <w:pPr>
        <w:pStyle w:val="Ploha-rove3"/>
      </w:pPr>
      <w:r>
        <w:t>Kód v</w:t>
      </w:r>
      <w:r w:rsidR="00003FF1">
        <w:t>ztah</w:t>
      </w:r>
      <w:r>
        <w:t>u</w:t>
      </w:r>
      <w:r w:rsidR="00003FF1">
        <w:t xml:space="preserve"> kontaktní osoby </w:t>
      </w:r>
      <w:r w:rsidR="008B5393">
        <w:t>k </w:t>
      </w:r>
      <w:r w:rsidR="00003FF1">
        <w:t>povinné osobě</w:t>
      </w:r>
      <w:r w:rsidRPr="007716B6">
        <w:t xml:space="preserve"> </w:t>
      </w:r>
    </w:p>
    <w:p w14:paraId="7E3C3B41" w14:textId="697B8987" w:rsidR="00003FF1" w:rsidRDefault="007716B6" w:rsidP="00B671E4">
      <w:pPr>
        <w:pStyle w:val="Ploha-rove3"/>
      </w:pPr>
      <w:r>
        <w:t>Upřesnění vztahu kontaktní osoby k povinné osobě</w:t>
      </w:r>
    </w:p>
    <w:p w14:paraId="67BA35E1" w14:textId="77777777" w:rsidR="00003FF1" w:rsidRDefault="00003FF1" w:rsidP="00B671E4">
      <w:pPr>
        <w:pStyle w:val="Ploha-rove3"/>
      </w:pPr>
      <w:r>
        <w:t>Údaje pro spojení:</w:t>
      </w:r>
    </w:p>
    <w:p w14:paraId="5E4F16BD" w14:textId="5B39ABF7" w:rsidR="00003FF1" w:rsidRDefault="00003FF1" w:rsidP="00B671E4">
      <w:pPr>
        <w:pStyle w:val="Ploha-rove4"/>
      </w:pPr>
      <w:r>
        <w:t>Telefonní číslo</w:t>
      </w:r>
    </w:p>
    <w:p w14:paraId="1B284C5F" w14:textId="77777777" w:rsidR="00003FF1" w:rsidRDefault="00003FF1" w:rsidP="00B671E4">
      <w:pPr>
        <w:pStyle w:val="Ploha-rove4"/>
      </w:pPr>
      <w:r>
        <w:t>Adresa elektronické pošty</w:t>
      </w:r>
    </w:p>
    <w:p w14:paraId="1CEBEF0A" w14:textId="2011DA8E" w:rsidR="00003FF1" w:rsidRDefault="00003FF1" w:rsidP="00B671E4">
      <w:pPr>
        <w:pStyle w:val="Ploha-rove3"/>
      </w:pPr>
      <w:r>
        <w:t>Vymezení časů, kdy lze kontaktní osobu</w:t>
      </w:r>
      <w:r w:rsidRPr="0094408A">
        <w:t xml:space="preserve"> </w:t>
      </w:r>
      <w:r>
        <w:t>kontaktovat</w:t>
      </w:r>
    </w:p>
    <w:p w14:paraId="67FA36CD" w14:textId="3971E971" w:rsidR="00003FF1" w:rsidRDefault="00003FF1" w:rsidP="00B671E4">
      <w:pPr>
        <w:pStyle w:val="Ploha-rove3"/>
      </w:pPr>
      <w:r>
        <w:t xml:space="preserve">Seznam </w:t>
      </w:r>
      <w:r w:rsidR="00D11935">
        <w:t xml:space="preserve">kódů </w:t>
      </w:r>
      <w:r>
        <w:t xml:space="preserve">druhů </w:t>
      </w:r>
      <w:r w:rsidR="008B5393">
        <w:t>a </w:t>
      </w:r>
      <w:r>
        <w:t xml:space="preserve">typů </w:t>
      </w:r>
      <w:r w:rsidRPr="00DD2894">
        <w:t>povinné osoby</w:t>
      </w:r>
      <w:r>
        <w:t>, pro které je tato osoba určena za kontaktní osobu</w:t>
      </w:r>
    </w:p>
    <w:p w14:paraId="62157109" w14:textId="282A7556" w:rsidR="00B671E4" w:rsidRDefault="00B671E4" w:rsidP="00566F5D">
      <w:pPr>
        <w:pStyle w:val="Ploha-rove2"/>
      </w:pPr>
      <w:r>
        <w:t>(…)</w:t>
      </w:r>
    </w:p>
    <w:p w14:paraId="7ABB15FF" w14:textId="59B856CE" w:rsidR="0094408A" w:rsidRDefault="0094408A" w:rsidP="00566F5D">
      <w:pPr>
        <w:pStyle w:val="Ploha-rove1"/>
      </w:pPr>
      <w:r w:rsidRPr="0094408A">
        <w:t>Poznámka</w:t>
      </w:r>
    </w:p>
    <w:p w14:paraId="75E27464" w14:textId="0D82AD1E" w:rsidR="00DD2894" w:rsidRDefault="00DD2894" w:rsidP="00DD2894">
      <w:pPr>
        <w:pageBreakBefore/>
        <w:jc w:val="right"/>
      </w:pPr>
      <w:r>
        <w:lastRenderedPageBreak/>
        <w:t xml:space="preserve">Příloha </w:t>
      </w:r>
      <w:r w:rsidR="008B5393">
        <w:t>č. 2 </w:t>
      </w:r>
      <w:r w:rsidR="00A91338">
        <w:t xml:space="preserve">k vyhlášce </w:t>
      </w:r>
      <w:r w:rsidR="008B5393">
        <w:t>č. </w:t>
      </w:r>
      <w:r w:rsidR="00A91338">
        <w:t>…/2024 Sb.</w:t>
      </w:r>
    </w:p>
    <w:p w14:paraId="5FDF8B8C" w14:textId="629D9CEB" w:rsidR="00F719AC" w:rsidRDefault="00DD2894" w:rsidP="00A91338">
      <w:pPr>
        <w:keepNext/>
        <w:spacing w:before="240" w:after="360"/>
        <w:jc w:val="center"/>
        <w:rPr>
          <w:b/>
        </w:rPr>
      </w:pPr>
      <w:r w:rsidRPr="00DD2894">
        <w:rPr>
          <w:b/>
        </w:rPr>
        <w:t xml:space="preserve">Pokyny k vyplnění </w:t>
      </w:r>
      <w:r w:rsidR="007D4930">
        <w:rPr>
          <w:b/>
        </w:rPr>
        <w:t>informace</w:t>
      </w:r>
      <w:r w:rsidR="007D4930" w:rsidRPr="007D4930">
        <w:rPr>
          <w:b/>
        </w:rPr>
        <w:t xml:space="preserve"> </w:t>
      </w:r>
      <w:r w:rsidR="008B5393" w:rsidRPr="007D4930">
        <w:rPr>
          <w:b/>
        </w:rPr>
        <w:t>o</w:t>
      </w:r>
      <w:r w:rsidR="008B5393">
        <w:rPr>
          <w:b/>
        </w:rPr>
        <w:t> </w:t>
      </w:r>
      <w:r w:rsidR="007D4930" w:rsidRPr="007D4930">
        <w:rPr>
          <w:b/>
        </w:rPr>
        <w:t>kontaktní osobě</w:t>
      </w:r>
    </w:p>
    <w:p w14:paraId="7C5FBFF6" w14:textId="29A620E4" w:rsidR="00A91338" w:rsidRDefault="00A91338" w:rsidP="00A91338">
      <w:pPr>
        <w:spacing w:after="120"/>
      </w:pPr>
      <w:r>
        <w:t xml:space="preserve">Povinná osoba </w:t>
      </w:r>
      <w:r w:rsidR="007D4930">
        <w:t>sestaví žádost</w:t>
      </w:r>
      <w:r>
        <w:t xml:space="preserve"> </w:t>
      </w:r>
      <w:r w:rsidR="008B5393">
        <w:t>v </w:t>
      </w:r>
      <w:r w:rsidR="007D4930">
        <w:t>interaktivním formuláři</w:t>
      </w:r>
      <w:r>
        <w:t xml:space="preserve"> na internetové adrese </w:t>
      </w:r>
      <w:r w:rsidRPr="00A91338">
        <w:t>https://formulare.fau.gov.cz/</w:t>
      </w:r>
      <w:r>
        <w:t xml:space="preserve"> nebo </w:t>
      </w:r>
      <w:r w:rsidR="007D4930">
        <w:t xml:space="preserve">jako </w:t>
      </w:r>
      <w:r>
        <w:t>sam</w:t>
      </w:r>
      <w:r w:rsidR="007D4930">
        <w:t>ostatný</w:t>
      </w:r>
      <w:r>
        <w:t xml:space="preserve"> </w:t>
      </w:r>
      <w:r w:rsidR="007D4930">
        <w:t>datový</w:t>
      </w:r>
      <w:r>
        <w:t xml:space="preserve"> soubor</w:t>
      </w:r>
      <w:r w:rsidR="009677BF">
        <w:t xml:space="preserve">, který je v souladu </w:t>
      </w:r>
      <w:r w:rsidR="008B5393">
        <w:t>s </w:t>
      </w:r>
      <w:proofErr w:type="spellStart"/>
      <w:r w:rsidR="009677BF">
        <w:t>dtd</w:t>
      </w:r>
      <w:proofErr w:type="spellEnd"/>
      <w:r w:rsidR="009677BF">
        <w:t xml:space="preserve"> (</w:t>
      </w:r>
      <w:proofErr w:type="spellStart"/>
      <w:r w:rsidR="009677BF" w:rsidRPr="009677BF">
        <w:t>Document</w:t>
      </w:r>
      <w:proofErr w:type="spellEnd"/>
      <w:r w:rsidR="009677BF" w:rsidRPr="009677BF">
        <w:t xml:space="preserve"> Type </w:t>
      </w:r>
      <w:proofErr w:type="spellStart"/>
      <w:r w:rsidR="009677BF" w:rsidRPr="009677BF">
        <w:t>Definition</w:t>
      </w:r>
      <w:proofErr w:type="spellEnd"/>
      <w:r w:rsidR="009677BF">
        <w:t xml:space="preserve">) schématem uvedeným na internetové adrese </w:t>
      </w:r>
      <w:r w:rsidR="009677BF" w:rsidRPr="00A91338">
        <w:t>https://formulare.fau.gov.cz/</w:t>
      </w:r>
      <w:r w:rsidR="009677BF">
        <w:t xml:space="preserve">. </w:t>
      </w:r>
    </w:p>
    <w:p w14:paraId="06D1C5A2" w14:textId="4BB6C494" w:rsidR="009677BF" w:rsidRPr="009677BF" w:rsidRDefault="009677BF" w:rsidP="00A91338">
      <w:pPr>
        <w:spacing w:after="120"/>
        <w:rPr>
          <w:b/>
        </w:rPr>
      </w:pPr>
      <w:r w:rsidRPr="009677BF">
        <w:rPr>
          <w:b/>
        </w:rPr>
        <w:t>K seskupení řádků 1:</w:t>
      </w:r>
      <w:r>
        <w:t xml:space="preserve"> Uvedou se údaje </w:t>
      </w:r>
      <w:r w:rsidR="008B5393">
        <w:t>o </w:t>
      </w:r>
      <w:r>
        <w:t xml:space="preserve">povinné osobě, která podává informaci </w:t>
      </w:r>
      <w:r w:rsidR="008B5393">
        <w:t>o </w:t>
      </w:r>
      <w:r>
        <w:t>kontaktních osobách.</w:t>
      </w:r>
    </w:p>
    <w:p w14:paraId="4C822A23" w14:textId="36F3E9CD" w:rsidR="00A91338" w:rsidRDefault="00A91338" w:rsidP="00A91338">
      <w:pPr>
        <w:spacing w:after="120"/>
      </w:pPr>
      <w:r w:rsidRPr="007D4930">
        <w:rPr>
          <w:b/>
        </w:rPr>
        <w:t>K řádku 1</w:t>
      </w:r>
      <w:r w:rsidR="007D4930" w:rsidRPr="007D4930">
        <w:rPr>
          <w:b/>
        </w:rPr>
        <w:t>.1:</w:t>
      </w:r>
      <w:r w:rsidR="007D4930">
        <w:t xml:space="preserve"> V případě právnické osoby </w:t>
      </w:r>
      <w:r w:rsidR="006D75C7">
        <w:t xml:space="preserve">nebo právního uspořádání </w:t>
      </w:r>
      <w:r w:rsidR="007D4930">
        <w:t xml:space="preserve">se </w:t>
      </w:r>
      <w:r w:rsidR="006D75C7">
        <w:t>uvede jejich</w:t>
      </w:r>
      <w:r w:rsidR="007D4930">
        <w:t xml:space="preserve"> název</w:t>
      </w:r>
      <w:r w:rsidR="006D75C7">
        <w:t xml:space="preserve">. Jsou-li evidovány </w:t>
      </w:r>
      <w:r w:rsidR="008B5393">
        <w:t>v </w:t>
      </w:r>
      <w:r w:rsidR="007D4930">
        <w:t xml:space="preserve">obchodním rejstříku nebo </w:t>
      </w:r>
      <w:r w:rsidR="006D75C7">
        <w:t xml:space="preserve">jiném podobném </w:t>
      </w:r>
      <w:r w:rsidR="007D4930">
        <w:t>rejstříku</w:t>
      </w:r>
      <w:r w:rsidR="006D75C7">
        <w:t>, včetně zahraničního rejstříku</w:t>
      </w:r>
      <w:r w:rsidR="007D4930">
        <w:t xml:space="preserve">, </w:t>
      </w:r>
      <w:r w:rsidR="006D75C7">
        <w:t>uvede se název v podobě, ve které je tento název v takovém rejstříku evidován</w:t>
      </w:r>
      <w:r w:rsidR="007D4930">
        <w:t>.</w:t>
      </w:r>
      <w:r w:rsidR="006D75C7">
        <w:t xml:space="preserve"> V případě fyzické osoby se uvedou všechna její osobní jména </w:t>
      </w:r>
      <w:r w:rsidR="008B5393">
        <w:t>a </w:t>
      </w:r>
      <w:r w:rsidR="006D75C7">
        <w:t>příjmení.</w:t>
      </w:r>
    </w:p>
    <w:p w14:paraId="225144F8" w14:textId="6CB50FAD" w:rsidR="006D75C7" w:rsidRDefault="006D75C7" w:rsidP="00A91338">
      <w:pPr>
        <w:spacing w:after="120"/>
      </w:pPr>
      <w:r w:rsidRPr="007D42C5">
        <w:rPr>
          <w:b/>
        </w:rPr>
        <w:t>K řádku 1.2:</w:t>
      </w:r>
      <w:r>
        <w:t xml:space="preserve"> Uvede se </w:t>
      </w:r>
      <w:r w:rsidRPr="007B5A48">
        <w:t xml:space="preserve">identifikační číslo osoby podle zákona </w:t>
      </w:r>
      <w:r w:rsidR="008B5393" w:rsidRPr="007B5A48">
        <w:t>o </w:t>
      </w:r>
      <w:r w:rsidR="007D42C5" w:rsidRPr="007B5A48">
        <w:t>základních registrech</w:t>
      </w:r>
      <w:r w:rsidR="004338A4">
        <w:t>,</w:t>
      </w:r>
      <w:r w:rsidR="004338A4" w:rsidRPr="004338A4">
        <w:t xml:space="preserve"> u zahraničních osob jednoznačný identifikátor přidělený v zemi, kde má zahraniční osoba sídlo nebo </w:t>
      </w:r>
      <w:proofErr w:type="gramStart"/>
      <w:r w:rsidR="004338A4" w:rsidRPr="004338A4">
        <w:t>bydliště.</w:t>
      </w:r>
      <w:r w:rsidR="007D42C5" w:rsidRPr="007B5A48">
        <w:t>.</w:t>
      </w:r>
      <w:proofErr w:type="gramEnd"/>
      <w:r w:rsidR="007D42C5" w:rsidRPr="007B5A48">
        <w:t xml:space="preserve"> Není-li identifikační číslo osoby přiděleno, řádek se ponechá prázdný.</w:t>
      </w:r>
    </w:p>
    <w:p w14:paraId="32054F70" w14:textId="2C577F94" w:rsidR="007D42C5" w:rsidRDefault="007D42C5" w:rsidP="00A91338">
      <w:pPr>
        <w:spacing w:after="120"/>
      </w:pPr>
      <w:r w:rsidRPr="007D42C5">
        <w:rPr>
          <w:b/>
        </w:rPr>
        <w:t>K řádku 1.3:</w:t>
      </w:r>
      <w:r w:rsidRPr="007D42C5">
        <w:t xml:space="preserve"> </w:t>
      </w:r>
      <w:r>
        <w:t>Uvede se adresa sídla</w:t>
      </w:r>
      <w:r w:rsidR="007169B4">
        <w:t xml:space="preserve"> povinné osoby</w:t>
      </w:r>
      <w:r>
        <w:t xml:space="preserve"> </w:t>
      </w:r>
      <w:r w:rsidRPr="007D42C5">
        <w:t xml:space="preserve">ve formě referenční vazby (kódu adresního místa) na referenční údaj </w:t>
      </w:r>
      <w:r w:rsidR="008B5393" w:rsidRPr="007D42C5">
        <w:t>o</w:t>
      </w:r>
      <w:r w:rsidR="008B5393">
        <w:t> </w:t>
      </w:r>
      <w:r w:rsidRPr="007D42C5">
        <w:t xml:space="preserve">adrese </w:t>
      </w:r>
      <w:r w:rsidR="008B5393" w:rsidRPr="007D42C5">
        <w:t>v</w:t>
      </w:r>
      <w:r w:rsidR="008B5393">
        <w:t> </w:t>
      </w:r>
      <w:r w:rsidRPr="007D42C5">
        <w:t>registru územní identifikace</w:t>
      </w:r>
      <w:r>
        <w:t>.</w:t>
      </w:r>
      <w:r w:rsidR="007169B4">
        <w:t xml:space="preserve"> Nachází-li se adresa sídla povinné osoby v zahraničí, uvede se adresa </w:t>
      </w:r>
      <w:r w:rsidR="00D11935">
        <w:t>slovy</w:t>
      </w:r>
      <w:r w:rsidR="007169B4">
        <w:t>.</w:t>
      </w:r>
    </w:p>
    <w:p w14:paraId="68B9F980" w14:textId="787CC40A" w:rsidR="00073ECC" w:rsidRDefault="00426916" w:rsidP="00073ECC">
      <w:pPr>
        <w:spacing w:after="120"/>
      </w:pPr>
      <w:r>
        <w:rPr>
          <w:b/>
        </w:rPr>
        <w:t>K seskupení řádků 2:</w:t>
      </w:r>
      <w:r>
        <w:t xml:space="preserve"> Uvede se seznam všech kontaktních osob určených pro komunikaci s Úřadem.</w:t>
      </w:r>
    </w:p>
    <w:p w14:paraId="55965D0D" w14:textId="51A4EF3D" w:rsidR="00E41C8E" w:rsidRDefault="00E41C8E" w:rsidP="00073ECC">
      <w:pPr>
        <w:spacing w:after="120"/>
      </w:pPr>
      <w:r w:rsidRPr="00E41C8E">
        <w:rPr>
          <w:b/>
        </w:rPr>
        <w:t>K řádku 2.1:</w:t>
      </w:r>
      <w:r>
        <w:t xml:space="preserve"> U</w:t>
      </w:r>
      <w:r w:rsidRPr="00E41C8E">
        <w:t xml:space="preserve">vedou </w:t>
      </w:r>
      <w:r>
        <w:t xml:space="preserve">se </w:t>
      </w:r>
      <w:r w:rsidRPr="00E41C8E">
        <w:t xml:space="preserve">všechna osobní jména </w:t>
      </w:r>
      <w:r w:rsidR="008B5393" w:rsidRPr="00E41C8E">
        <w:t>a</w:t>
      </w:r>
      <w:r w:rsidR="008B5393">
        <w:t> </w:t>
      </w:r>
      <w:r w:rsidRPr="00E41C8E">
        <w:t>příjmení</w:t>
      </w:r>
      <w:r>
        <w:t xml:space="preserve"> kontaktní osoby.</w:t>
      </w:r>
    </w:p>
    <w:p w14:paraId="0F559CB8" w14:textId="4CD5FCAD" w:rsidR="007716B6" w:rsidRDefault="007716B6" w:rsidP="007716B6">
      <w:pPr>
        <w:spacing w:after="120"/>
      </w:pPr>
      <w:r w:rsidRPr="00A72527">
        <w:rPr>
          <w:b/>
        </w:rPr>
        <w:t>K řádku 2.</w:t>
      </w:r>
      <w:r w:rsidR="00787EA3">
        <w:rPr>
          <w:b/>
        </w:rPr>
        <w:t>1.1</w:t>
      </w:r>
      <w:r w:rsidRPr="00A72527">
        <w:rPr>
          <w:b/>
        </w:rPr>
        <w:t xml:space="preserve">: </w:t>
      </w:r>
      <w:r>
        <w:t>Uvede se kód vztahu kontaktní osoby uveden</w:t>
      </w:r>
      <w:r w:rsidR="00E41C8E">
        <w:t>é</w:t>
      </w:r>
      <w:r>
        <w:t xml:space="preserve"> na řádku 2.</w:t>
      </w:r>
      <w:r w:rsidR="008B5393">
        <w:t>1 k </w:t>
      </w:r>
      <w:r>
        <w:t>povinné osobě podle následující tabulky: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16B6" w14:paraId="101CB646" w14:textId="77777777" w:rsidTr="007716B6">
        <w:trPr>
          <w:tblHeader/>
        </w:trPr>
        <w:tc>
          <w:tcPr>
            <w:tcW w:w="4531" w:type="dxa"/>
          </w:tcPr>
          <w:p w14:paraId="626A0A4B" w14:textId="09572F85" w:rsidR="007716B6" w:rsidRPr="00D11935" w:rsidRDefault="007716B6" w:rsidP="007716B6">
            <w:pPr>
              <w:spacing w:after="120"/>
              <w:jc w:val="center"/>
              <w:rPr>
                <w:b/>
              </w:rPr>
            </w:pPr>
            <w:r w:rsidRPr="00D11935">
              <w:rPr>
                <w:b/>
              </w:rPr>
              <w:t>Kód</w:t>
            </w:r>
          </w:p>
        </w:tc>
        <w:tc>
          <w:tcPr>
            <w:tcW w:w="4531" w:type="dxa"/>
          </w:tcPr>
          <w:p w14:paraId="1919DC14" w14:textId="2A5B05D6" w:rsidR="007716B6" w:rsidRPr="00D11935" w:rsidRDefault="007716B6" w:rsidP="00B12587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Vztah</w:t>
            </w:r>
          </w:p>
        </w:tc>
      </w:tr>
      <w:tr w:rsidR="007716B6" w14:paraId="35376CF0" w14:textId="77777777" w:rsidTr="007716B6">
        <w:tc>
          <w:tcPr>
            <w:tcW w:w="4531" w:type="dxa"/>
          </w:tcPr>
          <w:p w14:paraId="0CDC41D1" w14:textId="2783EE2E" w:rsidR="007716B6" w:rsidRPr="007716B6" w:rsidRDefault="007716B6" w:rsidP="007716B6">
            <w:pPr>
              <w:spacing w:after="120"/>
              <w:jc w:val="center"/>
            </w:pPr>
            <w:r>
              <w:rPr>
                <w:b/>
              </w:rPr>
              <w:t>Z</w:t>
            </w:r>
          </w:p>
        </w:tc>
        <w:tc>
          <w:tcPr>
            <w:tcW w:w="4531" w:type="dxa"/>
          </w:tcPr>
          <w:p w14:paraId="78D5980F" w14:textId="54DB097C" w:rsidR="007716B6" w:rsidRPr="007716B6" w:rsidRDefault="007716B6" w:rsidP="00B12587">
            <w:pPr>
              <w:spacing w:after="120"/>
              <w:jc w:val="center"/>
            </w:pPr>
            <w:r w:rsidRPr="007716B6">
              <w:t>Zaměstnanec</w:t>
            </w:r>
            <w:r>
              <w:t xml:space="preserve"> povinné osoby</w:t>
            </w:r>
          </w:p>
        </w:tc>
      </w:tr>
      <w:tr w:rsidR="007716B6" w14:paraId="294D795F" w14:textId="77777777" w:rsidTr="007716B6">
        <w:tc>
          <w:tcPr>
            <w:tcW w:w="4531" w:type="dxa"/>
          </w:tcPr>
          <w:p w14:paraId="2B930BEE" w14:textId="768E7391" w:rsidR="007716B6" w:rsidRDefault="007716B6" w:rsidP="007716B6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31" w:type="dxa"/>
          </w:tcPr>
          <w:p w14:paraId="433D7F67" w14:textId="5563CFCF" w:rsidR="007716B6" w:rsidRPr="007716B6" w:rsidRDefault="007716B6" w:rsidP="00B12587">
            <w:pPr>
              <w:spacing w:after="120"/>
              <w:jc w:val="center"/>
            </w:pPr>
            <w:r>
              <w:t>Člen statutárního orgánu</w:t>
            </w:r>
          </w:p>
        </w:tc>
      </w:tr>
      <w:tr w:rsidR="007716B6" w14:paraId="05C1D2B9" w14:textId="77777777" w:rsidTr="007716B6">
        <w:tc>
          <w:tcPr>
            <w:tcW w:w="4531" w:type="dxa"/>
          </w:tcPr>
          <w:p w14:paraId="6D31EB7A" w14:textId="2E13C619" w:rsidR="007716B6" w:rsidRDefault="007716B6" w:rsidP="007716B6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4531" w:type="dxa"/>
          </w:tcPr>
          <w:p w14:paraId="2F23A6C6" w14:textId="0B84C555" w:rsidR="007716B6" w:rsidRDefault="007716B6" w:rsidP="00B12587">
            <w:pPr>
              <w:spacing w:after="120"/>
              <w:jc w:val="center"/>
            </w:pPr>
            <w:r>
              <w:t>Povinná osoba sama</w:t>
            </w:r>
          </w:p>
        </w:tc>
      </w:tr>
    </w:tbl>
    <w:p w14:paraId="74F51887" w14:textId="6E7A63E6" w:rsidR="00E41C8E" w:rsidRPr="00E41C8E" w:rsidRDefault="008B5393" w:rsidP="00073ECC">
      <w:pPr>
        <w:spacing w:after="120"/>
      </w:pPr>
      <w:r>
        <w:rPr>
          <w:b/>
        </w:rPr>
        <w:t>K </w:t>
      </w:r>
      <w:r w:rsidR="00E41C8E">
        <w:rPr>
          <w:b/>
        </w:rPr>
        <w:t>řádku 2.</w:t>
      </w:r>
      <w:r w:rsidR="00787EA3">
        <w:rPr>
          <w:b/>
        </w:rPr>
        <w:t>1.2</w:t>
      </w:r>
      <w:r w:rsidR="00E41C8E">
        <w:rPr>
          <w:b/>
        </w:rPr>
        <w:t xml:space="preserve">: </w:t>
      </w:r>
      <w:r w:rsidR="00E41C8E">
        <w:t>Uvede-li povinná osoba ve vztahu ke kontaktní osobě na řádku 2.</w:t>
      </w:r>
      <w:r w:rsidR="00787EA3">
        <w:t>1.1</w:t>
      </w:r>
      <w:r>
        <w:t> </w:t>
      </w:r>
      <w:r w:rsidR="00E41C8E">
        <w:t>kód Z, na řádku 2.</w:t>
      </w:r>
      <w:r w:rsidR="00787EA3">
        <w:t>1.2</w:t>
      </w:r>
      <w:r>
        <w:t> </w:t>
      </w:r>
      <w:r w:rsidR="00E41C8E">
        <w:t>se uvede konkrétní pracovní zařazení zaměstnance. V ostatních případech se řádek ponechá prázdný.</w:t>
      </w:r>
    </w:p>
    <w:p w14:paraId="16B4AE66" w14:textId="34426AAB" w:rsidR="00696FF6" w:rsidRDefault="00696FF6" w:rsidP="00073ECC">
      <w:pPr>
        <w:spacing w:after="120"/>
      </w:pPr>
      <w:r>
        <w:rPr>
          <w:b/>
        </w:rPr>
        <w:t>K seskupení řádků 2.</w:t>
      </w:r>
      <w:r w:rsidR="00787EA3">
        <w:rPr>
          <w:b/>
        </w:rPr>
        <w:t>1.3</w:t>
      </w:r>
      <w:r>
        <w:rPr>
          <w:b/>
        </w:rPr>
        <w:t xml:space="preserve">: </w:t>
      </w:r>
      <w:r>
        <w:t>Uvedou se údaje pro spojení Úřadu s kontaktní osobou uvedenou na řádku 2.1.</w:t>
      </w:r>
    </w:p>
    <w:p w14:paraId="644E01AA" w14:textId="6E98667A" w:rsidR="00696FF6" w:rsidRDefault="62FA1E94" w:rsidP="00073ECC">
      <w:pPr>
        <w:spacing w:after="120"/>
      </w:pPr>
      <w:r w:rsidRPr="2961A74B">
        <w:rPr>
          <w:b/>
          <w:bCs/>
        </w:rPr>
        <w:t xml:space="preserve">K řádku </w:t>
      </w:r>
      <w:r w:rsidR="0524DEC8" w:rsidRPr="2961A74B">
        <w:rPr>
          <w:b/>
          <w:bCs/>
        </w:rPr>
        <w:t>2.</w:t>
      </w:r>
      <w:r w:rsidR="00787EA3">
        <w:rPr>
          <w:b/>
          <w:bCs/>
        </w:rPr>
        <w:t>1.3.1</w:t>
      </w:r>
      <w:r w:rsidR="0524DEC8" w:rsidRPr="2961A74B">
        <w:rPr>
          <w:b/>
          <w:bCs/>
        </w:rPr>
        <w:t xml:space="preserve">: </w:t>
      </w:r>
      <w:r w:rsidR="0524DEC8">
        <w:t xml:space="preserve">Uvede se </w:t>
      </w:r>
      <w:r w:rsidR="5F21BEAE">
        <w:t>telefonní číslo s mezinárodní předvolbou</w:t>
      </w:r>
      <w:r w:rsidR="14A7B35E">
        <w:t>, na kterém je k zastižení kontaktní osoba uvedená na řádku 2.1</w:t>
      </w:r>
      <w:r w:rsidR="5F21BEAE">
        <w:t xml:space="preserve">. Případná vnitřní linka (bez provolby) se </w:t>
      </w:r>
      <w:r w:rsidR="00435BD2">
        <w:t>u</w:t>
      </w:r>
      <w:r w:rsidR="5F21BEAE">
        <w:t>vede za lomítkem.</w:t>
      </w:r>
    </w:p>
    <w:p w14:paraId="70480F38" w14:textId="78223BE9" w:rsidR="00755C77" w:rsidRPr="00A72527" w:rsidRDefault="00755C77" w:rsidP="00073ECC">
      <w:pPr>
        <w:spacing w:after="120"/>
      </w:pPr>
      <w:r w:rsidRPr="00A72527">
        <w:rPr>
          <w:b/>
        </w:rPr>
        <w:t>K řádku 2.</w:t>
      </w:r>
      <w:r w:rsidR="00787EA3">
        <w:rPr>
          <w:b/>
        </w:rPr>
        <w:t>1.3</w:t>
      </w:r>
      <w:r w:rsidRPr="00A72527">
        <w:rPr>
          <w:b/>
        </w:rPr>
        <w:t>.</w:t>
      </w:r>
      <w:r>
        <w:rPr>
          <w:b/>
        </w:rPr>
        <w:t>2</w:t>
      </w:r>
      <w:r w:rsidRPr="00A72527">
        <w:rPr>
          <w:b/>
        </w:rPr>
        <w:t xml:space="preserve">: </w:t>
      </w:r>
      <w:r>
        <w:t>Uvede se adresa elektronické pošty</w:t>
      </w:r>
      <w:r w:rsidR="002E0142">
        <w:t>, na které je k zastižení kontaktní osoba uvedená na řádku 2.1</w:t>
      </w:r>
      <w:r w:rsidRPr="00755C77">
        <w:t>.</w:t>
      </w:r>
    </w:p>
    <w:p w14:paraId="70327F23" w14:textId="30573A97" w:rsidR="00426916" w:rsidRPr="00426916" w:rsidRDefault="00426916" w:rsidP="00073ECC">
      <w:pPr>
        <w:spacing w:after="120"/>
      </w:pPr>
      <w:r w:rsidRPr="00426916">
        <w:rPr>
          <w:b/>
        </w:rPr>
        <w:t>K řádku 2.</w:t>
      </w:r>
      <w:r w:rsidR="00787EA3">
        <w:rPr>
          <w:b/>
        </w:rPr>
        <w:t>1.4</w:t>
      </w:r>
      <w:r w:rsidRPr="00426916">
        <w:rPr>
          <w:b/>
        </w:rPr>
        <w:t>:</w:t>
      </w:r>
      <w:r>
        <w:t xml:space="preserve"> Uvede se seznam jednotlivých dnů v týdnu s uvedením rozsahu časů, ve kterých je kontaktní osoba uvedená na řádku 2.</w:t>
      </w:r>
      <w:r w:rsidR="008B5393">
        <w:t>1 </w:t>
      </w:r>
      <w:r>
        <w:t xml:space="preserve">k zastižení </w:t>
      </w:r>
      <w:r w:rsidR="00696FF6">
        <w:t>s použitím údajů uvedených v </w:t>
      </w:r>
      <w:r w:rsidR="00C3320D">
        <w:t>seskupení</w:t>
      </w:r>
      <w:r w:rsidR="00696FF6">
        <w:t xml:space="preserve"> řádků 2.</w:t>
      </w:r>
      <w:r w:rsidR="00787EA3">
        <w:t>1.3</w:t>
      </w:r>
      <w:r w:rsidR="00696FF6">
        <w:t>.</w:t>
      </w:r>
    </w:p>
    <w:p w14:paraId="77DA6467" w14:textId="687D2ED3" w:rsidR="00426916" w:rsidRPr="00426916" w:rsidRDefault="00426916" w:rsidP="00073ECC">
      <w:pPr>
        <w:spacing w:after="120"/>
        <w:rPr>
          <w:b/>
        </w:rPr>
      </w:pPr>
      <w:r w:rsidRPr="00426916">
        <w:rPr>
          <w:b/>
        </w:rPr>
        <w:lastRenderedPageBreak/>
        <w:t>K řádku 2.</w:t>
      </w:r>
      <w:r w:rsidR="00787EA3">
        <w:rPr>
          <w:b/>
        </w:rPr>
        <w:t>1.5</w:t>
      </w:r>
      <w:r w:rsidRPr="00426916">
        <w:rPr>
          <w:b/>
        </w:rPr>
        <w:t>:</w:t>
      </w:r>
      <w:r w:rsidRPr="00426916">
        <w:t xml:space="preserve"> Uvede se</w:t>
      </w:r>
      <w:r>
        <w:t xml:space="preserve"> seznam kódů všech druhů </w:t>
      </w:r>
      <w:r w:rsidR="008B5393">
        <w:t>a </w:t>
      </w:r>
      <w:r>
        <w:t xml:space="preserve">typů povinné osoby, pro které je určena kontaktní osoba uvedená na řádku 2.1, podle následující tabulky:  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128"/>
        <w:gridCol w:w="3967"/>
        <w:gridCol w:w="3967"/>
      </w:tblGrid>
      <w:tr w:rsidR="00B12587" w:rsidRPr="007B5A48" w14:paraId="35432C8A" w14:textId="77777777" w:rsidTr="00B12587">
        <w:trPr>
          <w:tblHeader/>
        </w:trPr>
        <w:tc>
          <w:tcPr>
            <w:tcW w:w="622" w:type="pct"/>
            <w:vAlign w:val="center"/>
          </w:tcPr>
          <w:p w14:paraId="11B87A15" w14:textId="77777777" w:rsidR="00B12587" w:rsidRPr="007B5A48" w:rsidRDefault="00B12587" w:rsidP="00B12587">
            <w:pPr>
              <w:spacing w:after="120"/>
              <w:jc w:val="center"/>
            </w:pPr>
            <w:r w:rsidRPr="007B5A48">
              <w:rPr>
                <w:b/>
              </w:rPr>
              <w:t>Kód</w:t>
            </w:r>
          </w:p>
        </w:tc>
        <w:tc>
          <w:tcPr>
            <w:tcW w:w="2189" w:type="pct"/>
            <w:vAlign w:val="center"/>
          </w:tcPr>
          <w:p w14:paraId="6D30228F" w14:textId="77777777" w:rsidR="00B12587" w:rsidRPr="007B5A48" w:rsidRDefault="00B12587" w:rsidP="00B12587">
            <w:pPr>
              <w:spacing w:after="120"/>
              <w:jc w:val="center"/>
            </w:pPr>
            <w:r w:rsidRPr="007B5A48">
              <w:rPr>
                <w:b/>
              </w:rPr>
              <w:t xml:space="preserve">Druh povinné osoby </w:t>
            </w:r>
            <w:r w:rsidRPr="007B5A48">
              <w:rPr>
                <w:b/>
              </w:rPr>
              <w:br/>
              <w:t>(ustanovení zákona)</w:t>
            </w:r>
          </w:p>
        </w:tc>
        <w:tc>
          <w:tcPr>
            <w:tcW w:w="2189" w:type="pct"/>
            <w:vAlign w:val="center"/>
          </w:tcPr>
          <w:p w14:paraId="6AAACB39" w14:textId="77777777" w:rsidR="00B12587" w:rsidRPr="007B5A48" w:rsidRDefault="00B12587" w:rsidP="00B12587">
            <w:pPr>
              <w:spacing w:after="120"/>
              <w:jc w:val="center"/>
              <w:rPr>
                <w:b/>
              </w:rPr>
            </w:pPr>
            <w:r w:rsidRPr="007B5A48">
              <w:rPr>
                <w:b/>
              </w:rPr>
              <w:t>Typ povinné osoby</w:t>
            </w:r>
          </w:p>
        </w:tc>
      </w:tr>
      <w:tr w:rsidR="007829BB" w:rsidRPr="007B5A48" w14:paraId="12597C26" w14:textId="77777777" w:rsidTr="00B12587">
        <w:tc>
          <w:tcPr>
            <w:tcW w:w="622" w:type="pct"/>
          </w:tcPr>
          <w:p w14:paraId="6D107402" w14:textId="2E3B434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B3F74AD" w14:textId="0E70083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 2 odst. 1 písm. a) bod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C6BE5BE" w14:textId="7AF8758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banka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6E03A1F" w14:textId="77777777" w:rsidTr="00B12587">
        <w:tc>
          <w:tcPr>
            <w:tcW w:w="622" w:type="pct"/>
          </w:tcPr>
          <w:p w14:paraId="0DFC7448" w14:textId="2C34451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905A3A8" w14:textId="7B49B9B9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a) bod</w:t>
            </w:r>
            <w:proofErr w:type="gramEnd"/>
            <w:r>
              <w:rPr>
                <w:rStyle w:val="normaltextrun"/>
              </w:rPr>
              <w:t xml:space="preserve"> 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8643208" w14:textId="5666E8B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spořitelní a úvěrní družstvo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4D0DB53C" w14:textId="77777777" w:rsidTr="00B12587">
        <w:tc>
          <w:tcPr>
            <w:tcW w:w="622" w:type="pct"/>
          </w:tcPr>
          <w:p w14:paraId="3322693D" w14:textId="5B1BB27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A2C28EB" w14:textId="79759194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B2A9E75" w14:textId="2E5EC2B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centrální depozitář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0F9BF72" w14:textId="77777777" w:rsidTr="00B12587">
        <w:tc>
          <w:tcPr>
            <w:tcW w:w="622" w:type="pct"/>
          </w:tcPr>
          <w:p w14:paraId="21EEAA9F" w14:textId="6BE46CE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C1457D9" w14:textId="609A97E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37B019E" w14:textId="25C1D62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vedoucí evidenci navazující na centrální evidenci zaknihovaných cenných papírů vedenou centrálním depozitářem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D158736" w14:textId="77777777" w:rsidTr="00B12587">
        <w:tc>
          <w:tcPr>
            <w:tcW w:w="622" w:type="pct"/>
          </w:tcPr>
          <w:p w14:paraId="38326955" w14:textId="1FD4E10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0FFB188" w14:textId="7DAEDE7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C4A651A" w14:textId="38986932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vedoucí samostatnou evidenci investičních nástrojů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3E5EC187" w14:textId="77777777" w:rsidTr="00B12587">
        <w:tc>
          <w:tcPr>
            <w:tcW w:w="622" w:type="pct"/>
          </w:tcPr>
          <w:p w14:paraId="3DF1163B" w14:textId="42996212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006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4EEB9C3" w14:textId="6370F2F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5594FFF" w14:textId="7F27088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vedoucí evidenci navazující na samostatnou evidenci investičních nástrojů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C421BB5" w14:textId="77777777" w:rsidTr="00B12587">
        <w:tc>
          <w:tcPr>
            <w:tcW w:w="622" w:type="pct"/>
          </w:tcPr>
          <w:p w14:paraId="5433345B" w14:textId="31170C42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007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B6C5881" w14:textId="54D8DF7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68C37B7" w14:textId="1F0132C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organizátor trhu s investičními nástroji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5E8D4D68" w14:textId="77777777" w:rsidTr="00B12587">
        <w:tc>
          <w:tcPr>
            <w:tcW w:w="622" w:type="pct"/>
          </w:tcPr>
          <w:p w14:paraId="2F2DB962" w14:textId="46BDE2C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82DBB26" w14:textId="1D269579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D714C69" w14:textId="6C40FDA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s povolením k poskytování investičních služeb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82D4A5A" w14:textId="77777777" w:rsidTr="00B12587">
        <w:tc>
          <w:tcPr>
            <w:tcW w:w="622" w:type="pct"/>
          </w:tcPr>
          <w:p w14:paraId="6DDF72E2" w14:textId="2CFEB2AE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009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0473BB8" w14:textId="6AC1BF8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7CABFCF" w14:textId="25DD553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provádění administrace investičního fondu nebo zahraničního investičního fondu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71FEA94" w14:textId="77777777" w:rsidTr="00B12587">
        <w:tc>
          <w:tcPr>
            <w:tcW w:w="622" w:type="pct"/>
          </w:tcPr>
          <w:p w14:paraId="7C8A5CF2" w14:textId="7C7E03F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010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31CB2AA" w14:textId="45B9986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EFEFC3F" w14:textId="7C19C76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právnická osoba, která spravuje majetek způsobem srovnatelným s obhospodařováním investičního fondu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FBCCD3A" w14:textId="77777777" w:rsidTr="00B12587">
        <w:tc>
          <w:tcPr>
            <w:tcW w:w="622" w:type="pct"/>
          </w:tcPr>
          <w:p w14:paraId="1E772CF9" w14:textId="320C51D4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D051403" w14:textId="68CBEAB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6DDA2D7" w14:textId="71F8130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penzijní společnost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6265FFC" w14:textId="77777777" w:rsidTr="00B12587">
        <w:tc>
          <w:tcPr>
            <w:tcW w:w="622" w:type="pct"/>
          </w:tcPr>
          <w:p w14:paraId="2919E99C" w14:textId="68C7C71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223E0B5" w14:textId="79F09A2D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5707432" w14:textId="1E579EA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poskytování platebních služeb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B494E83" w14:textId="77777777" w:rsidTr="00B12587">
        <w:tc>
          <w:tcPr>
            <w:tcW w:w="622" w:type="pct"/>
          </w:tcPr>
          <w:p w14:paraId="593CF467" w14:textId="6C7C68B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278F38E" w14:textId="0DEB1BB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52443C9" w14:textId="0F925CD9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vydávání elektronických peněz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880E0AA" w14:textId="77777777" w:rsidTr="00B12587">
        <w:tc>
          <w:tcPr>
            <w:tcW w:w="622" w:type="pct"/>
          </w:tcPr>
          <w:p w14:paraId="6655BEEB" w14:textId="200D7572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28A3A95" w14:textId="4968560C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6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BF60740" w14:textId="42B9E02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poskytování leasingu, záruk, úvěrů nebo peněžitých zápůjček anebo k obchodování s nimi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0C8232D6" w14:textId="77777777" w:rsidTr="00B12587">
        <w:tc>
          <w:tcPr>
            <w:tcW w:w="622" w:type="pct"/>
          </w:tcPr>
          <w:p w14:paraId="0337D65C" w14:textId="757509D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0272E50" w14:textId="66DD935A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7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A2870F5" w14:textId="5D6AD908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ke zprostředkování spoření, leasingu, úvěrů nebo peněžitých zápůjček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2E4A94C8" w14:textId="77777777" w:rsidTr="00B12587">
        <w:tc>
          <w:tcPr>
            <w:tcW w:w="622" w:type="pct"/>
          </w:tcPr>
          <w:p w14:paraId="79E4E852" w14:textId="29BA505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016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DB194E9" w14:textId="24EFEAF8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0AAAA0E" w14:textId="2315F3A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pojišťovna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49EE640A" w14:textId="77777777" w:rsidTr="00B12587">
        <w:tc>
          <w:tcPr>
            <w:tcW w:w="622" w:type="pct"/>
          </w:tcPr>
          <w:p w14:paraId="7E3A913F" w14:textId="21B4BB3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017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7E32C5D" w14:textId="6DC509C8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129C16D" w14:textId="3B153218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zajišťovna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4A8AC75E" w14:textId="77777777" w:rsidTr="00B12587">
        <w:tc>
          <w:tcPr>
            <w:tcW w:w="622" w:type="pct"/>
          </w:tcPr>
          <w:p w14:paraId="5980AD9F" w14:textId="3A285984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018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8918C5F" w14:textId="2803DEC8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2C2E9A9" w14:textId="3786701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pojišťovací zprostředkovatel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AA61941" w14:textId="77777777" w:rsidTr="00B12587">
        <w:tc>
          <w:tcPr>
            <w:tcW w:w="622" w:type="pct"/>
          </w:tcPr>
          <w:p w14:paraId="490F4C39" w14:textId="585197D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lastRenderedPageBreak/>
              <w:t>019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AEBEFD6" w14:textId="60998E0D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785CC95E" w14:textId="7DEB810E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samostatný likvidátor pojistných událostí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08EC5ADE" w14:textId="77777777" w:rsidTr="00B12587">
        <w:tc>
          <w:tcPr>
            <w:tcW w:w="622" w:type="pct"/>
          </w:tcPr>
          <w:p w14:paraId="7123A10F" w14:textId="26CB998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020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7EE6C377" w14:textId="3424875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9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75E5B8B8" w14:textId="7868A38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osoba, která vykupuje dluhy nebo pohledávky anebo s nimi obchoduje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B85DFCF" w14:textId="77777777" w:rsidTr="00B12587">
        <w:tc>
          <w:tcPr>
            <w:tcW w:w="622" w:type="pct"/>
          </w:tcPr>
          <w:p w14:paraId="6E66990A" w14:textId="36424BD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7109FCC8" w14:textId="5572628E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10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7337114" w14:textId="203BB28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ke směnárenské činnosti podle zákona o směnárenské činnosti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60E03086" w14:textId="77777777" w:rsidTr="00B12587">
        <w:tc>
          <w:tcPr>
            <w:tcW w:w="622" w:type="pct"/>
          </w:tcPr>
          <w:p w14:paraId="59E7F658" w14:textId="72B1F57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2E26869" w14:textId="40DD10DA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2CC40D6" w14:textId="7BDC4AEA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provádění nebo zprostředkování poštovních služeb, jejichž účelem je dodání poukázané peněžní částky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53785CB2" w14:textId="77777777" w:rsidTr="00B12587">
        <w:tc>
          <w:tcPr>
            <w:tcW w:w="622" w:type="pct"/>
          </w:tcPr>
          <w:p w14:paraId="13B27C45" w14:textId="38301EC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15612A5" w14:textId="5281311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E162AE5" w14:textId="4146522C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poradenské činnosti pro podnikatele ve věcech kapitálové struktury, průmyslové strategie a v souvisejících otázkách nebo poskytující poradenství a služby týkající se přeměn společností, převodů obchodních závodů nebo nabytí účasti v obchodní korporaci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98C23C9" w14:textId="77777777" w:rsidTr="00B12587">
        <w:tc>
          <w:tcPr>
            <w:tcW w:w="622" w:type="pct"/>
          </w:tcPr>
          <w:p w14:paraId="4B88F9C5" w14:textId="29E3006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0E2E3FD" w14:textId="4C7B0AD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7B51508D" w14:textId="275AAC8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poskytující služby peněžního makléřství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B0520A0" w14:textId="77777777" w:rsidTr="00B12587">
        <w:tc>
          <w:tcPr>
            <w:tcW w:w="622" w:type="pct"/>
          </w:tcPr>
          <w:p w14:paraId="1045CBE3" w14:textId="5D26284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0AB6C4D" w14:textId="45CA9FE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§ 2 odst. </w:t>
            </w:r>
            <w:proofErr w:type="gramStart"/>
            <w:r>
              <w:rPr>
                <w:rStyle w:val="normaltextrun"/>
              </w:rPr>
              <w:t>1 písm. b) bod</w:t>
            </w:r>
            <w:proofErr w:type="gramEnd"/>
            <w:r>
              <w:rPr>
                <w:rStyle w:val="normaltextrun"/>
              </w:rPr>
              <w:t xml:space="preserve"> 14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B669F97" w14:textId="0964590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poskytující služby úschovy cenností nebo pronájmu bezpečnostních schránek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7EE7DFD8" w14:textId="77777777" w:rsidTr="00B12587">
        <w:tc>
          <w:tcPr>
            <w:tcW w:w="622" w:type="pct"/>
          </w:tcPr>
          <w:p w14:paraId="2EC15984" w14:textId="30B2A0A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026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A93EA0E" w14:textId="6CD68A4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c)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786F168" w14:textId="7D845D7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provozovatel hazardní hry podle zákona upravujícího hazardní hry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49074BBE" w14:textId="77777777" w:rsidTr="00B12587">
        <w:tc>
          <w:tcPr>
            <w:tcW w:w="622" w:type="pct"/>
          </w:tcPr>
          <w:p w14:paraId="20836319" w14:textId="5FE483F4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027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B7D72D9" w14:textId="10EA5B1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d) bod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6ABD496" w14:textId="09B5227A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osoba, která nakupuje nebo prodává nemovité věci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0770491B" w14:textId="77777777" w:rsidTr="00B12587">
        <w:tc>
          <w:tcPr>
            <w:tcW w:w="622" w:type="pct"/>
          </w:tcPr>
          <w:p w14:paraId="37F19C47" w14:textId="47A3F1E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B052AFB" w14:textId="1AB8063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d) bod 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04EBB33" w14:textId="20D2424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realitní zprostředkovatel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1CA1BB8" w14:textId="77777777" w:rsidTr="00B12587">
        <w:tc>
          <w:tcPr>
            <w:tcW w:w="622" w:type="pct"/>
          </w:tcPr>
          <w:p w14:paraId="79B13F69" w14:textId="1F27938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029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FDA9E9A" w14:textId="10C596F2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d) bod 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1032C60" w14:textId="073C7C8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dražebník podle zákona o veřejných dražbách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1878A94D" w14:textId="77777777" w:rsidTr="00B12587">
        <w:tc>
          <w:tcPr>
            <w:tcW w:w="622" w:type="pct"/>
          </w:tcPr>
          <w:p w14:paraId="11962834" w14:textId="1CB4D80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030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8911BDF" w14:textId="101B4D6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e)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1E710B5" w14:textId="0274E6B3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auditor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08B37031" w14:textId="77777777" w:rsidTr="00B12587">
        <w:tc>
          <w:tcPr>
            <w:tcW w:w="622" w:type="pct"/>
          </w:tcPr>
          <w:p w14:paraId="6803B5A1" w14:textId="2AF0D64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031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715BDD58" w14:textId="48A65FF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e)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C475C79" w14:textId="31BC60D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daňový poradce</w:t>
            </w:r>
            <w:r>
              <w:rPr>
                <w:rStyle w:val="eop"/>
              </w:rPr>
              <w:t> </w:t>
            </w:r>
          </w:p>
        </w:tc>
      </w:tr>
      <w:tr w:rsidR="007829BB" w:rsidRPr="007B5A48" w14:paraId="52B9A9C6" w14:textId="77777777" w:rsidTr="00B12587">
        <w:tc>
          <w:tcPr>
            <w:tcW w:w="622" w:type="pct"/>
          </w:tcPr>
          <w:p w14:paraId="66E3C05F" w14:textId="160FD112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032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A57DBAC" w14:textId="2BBD415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e)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7932330" w14:textId="16819FD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podle jiného právního předpisu poskytovat právní pomoc nebo finančně ekonomické rady ve věcech daní, poplatků a jiných obdobných peněžitých plnění, jakož i ve věcech, které s nimi přímo souvisejí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04136201" w14:textId="77777777" w:rsidTr="00B12587">
        <w:tc>
          <w:tcPr>
            <w:tcW w:w="622" w:type="pct"/>
          </w:tcPr>
          <w:p w14:paraId="37B2F9C1" w14:textId="55B644F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033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8243F5F" w14:textId="7C46353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e)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1A00CAE" w14:textId="2C7523A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osoba oprávněná provozovat živnostenskou činnost účetních </w:t>
            </w:r>
            <w:r>
              <w:rPr>
                <w:rStyle w:val="normaltextrun"/>
              </w:rPr>
              <w:lastRenderedPageBreak/>
              <w:t>poradců, vedení účetnictví a vedení daňové evidence podle živnostenského zákona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719C7EB8" w14:textId="77777777" w:rsidTr="00B12587">
        <w:tc>
          <w:tcPr>
            <w:tcW w:w="622" w:type="pct"/>
          </w:tcPr>
          <w:p w14:paraId="6E220DA1" w14:textId="24E58407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lastRenderedPageBreak/>
              <w:t>034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B71DE7D" w14:textId="1406C98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f)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A7124C5" w14:textId="636DF05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soudní exekutor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0BA2D137" w14:textId="77777777" w:rsidTr="00B12587">
        <w:tc>
          <w:tcPr>
            <w:tcW w:w="622" w:type="pct"/>
          </w:tcPr>
          <w:p w14:paraId="1BB63AED" w14:textId="0BAB4C6C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037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8FF6719" w14:textId="459F91E4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h)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922EB1F" w14:textId="15ACBCAF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poskytující jiné osobě služby uvedené v § 2 odst. 1 písm. h) zákona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73D772D7" w14:textId="77777777" w:rsidTr="00B12587">
        <w:tc>
          <w:tcPr>
            <w:tcW w:w="622" w:type="pct"/>
          </w:tcPr>
          <w:p w14:paraId="0040F35E" w14:textId="1ECF4BC9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038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6C4FC18" w14:textId="119B191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i) bod 1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E07FF3B" w14:textId="061D59C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obchodující s kulturními památkami nebo předměty kulturní hodnoty, nebo zprostředkovávající takové obchody, provozovatel svobodného pásma obchodující s uměleckými díly podle přílohy č. 3 k tomuto zákonu, pokud jejich hodnota dosáhne alespoň 10 000 EUR, kulturními památkami nebo předměty kulturní hodnoty, nebo zprostředkovávající takové obchody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7EAC582D" w14:textId="77777777" w:rsidTr="00B12587">
        <w:tc>
          <w:tcPr>
            <w:tcW w:w="622" w:type="pct"/>
          </w:tcPr>
          <w:p w14:paraId="2B5D9E57" w14:textId="2F08D38C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039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1902960" w14:textId="00A86F9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i) bod 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2902370" w14:textId="58CCA8A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ke skladování kulturních památek nebo předmětů kulturní hodnoty, pokud k němu dochází ve svobodných pásmech, provozovatel svobodného pásma oprávněný ke skladování uměleckých děl podle přílohy č. 3 k tomuto zákonu, pokud jejich hodnota dosáhne alespoň 10 000 EUR, kulturních památek nebo předmětů kulturní hodnoty, pokud k němu dochází ve svobodných pásmech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081F9246" w14:textId="77777777" w:rsidTr="00B12587">
        <w:tc>
          <w:tcPr>
            <w:tcW w:w="622" w:type="pct"/>
          </w:tcPr>
          <w:p w14:paraId="34BFA40B" w14:textId="3E6ED122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040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70510D7" w14:textId="3C59C8B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j)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863CF96" w14:textId="5B75D345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oprávněná k obchodování s použitým zbožím nebo ke zprostředkování takových obchodů nebo k přijímání věcí do zástavy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465FD1F8" w14:textId="77777777" w:rsidTr="00B12587">
        <w:tc>
          <w:tcPr>
            <w:tcW w:w="622" w:type="pct"/>
          </w:tcPr>
          <w:p w14:paraId="3E3B46AB" w14:textId="5236E026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042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312F3A7" w14:textId="1E41E2BB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b) bod 15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91A05DE" w14:textId="60A3DA0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osoba poskytující služby spojené s virtuálním aktivem (spadající pod nařízení Evropského parlamentu a Rady (EU) 2023/1114 ze dne 31. května 2023 o trzích kryptoaktiv a o změně nařízení (EU) č. 1093/2010 a (EU) č. 1095/2010 a směrnic 2013/36/EU a (EU) 2019/1937)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5B56E3E1" w14:textId="77777777" w:rsidTr="00B12587">
        <w:tc>
          <w:tcPr>
            <w:tcW w:w="622" w:type="pct"/>
          </w:tcPr>
          <w:p w14:paraId="6506EA07" w14:textId="08EF2970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043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554D0262" w14:textId="5A1575B1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b) bod 15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6613C67" w14:textId="0450F680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 xml:space="preserve">osoba poskytující služby spojené s virtuálním aktivem (nespadající pod nařízení Evropského parlamentu a Rady (EU) 2023/1114 ze dne 31. </w:t>
            </w:r>
            <w:r>
              <w:rPr>
                <w:rStyle w:val="normaltextrun"/>
              </w:rPr>
              <w:lastRenderedPageBreak/>
              <w:t>května 2023 o trzích kryptoaktiv a o změně nařízení (EU) č. 1093/2010 a (EU) č. 1095/2010 a směrnic 2013/36/EU a (EU) 2019/1937)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252FCF6A" w14:textId="77777777" w:rsidTr="00B12587">
        <w:tc>
          <w:tcPr>
            <w:tcW w:w="622" w:type="pct"/>
          </w:tcPr>
          <w:p w14:paraId="2F710BE0" w14:textId="310D2EE5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lastRenderedPageBreak/>
              <w:t>044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1EE161C0" w14:textId="61CCC8FA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l)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476FC044" w14:textId="08470B18" w:rsidR="007829BB" w:rsidRPr="007B5A48" w:rsidRDefault="007829BB" w:rsidP="0048599E">
            <w:pPr>
              <w:spacing w:after="120"/>
            </w:pPr>
            <w:proofErr w:type="spellStart"/>
            <w:r>
              <w:rPr>
                <w:rStyle w:val="normaltextrun"/>
              </w:rPr>
              <w:t>svěřenský</w:t>
            </w:r>
            <w:proofErr w:type="spellEnd"/>
            <w:r>
              <w:rPr>
                <w:rStyle w:val="normaltextrun"/>
              </w:rPr>
              <w:t xml:space="preserve"> správce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048D462B" w14:textId="77777777" w:rsidTr="00B12587">
        <w:tc>
          <w:tcPr>
            <w:tcW w:w="622" w:type="pct"/>
          </w:tcPr>
          <w:p w14:paraId="3634DFC3" w14:textId="28815D41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045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257915E8" w14:textId="05E34FAC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1 písm. m)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14A257F" w14:textId="7C7430C7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insolvenční správce nebo restrukturalizační správce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12E7C6B4" w14:textId="77777777" w:rsidTr="00B12587">
        <w:tc>
          <w:tcPr>
            <w:tcW w:w="622" w:type="pct"/>
          </w:tcPr>
          <w:p w14:paraId="3AC9889C" w14:textId="10804472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048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608A89DC" w14:textId="23CE9086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2 písm. a)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DD797CF" w14:textId="468B269E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zahraniční právnická nebo fyzická osoba, která na území České republiky působí prostřednictvím své pobočky nebo provozovny</w:t>
            </w:r>
            <w:r>
              <w:rPr>
                <w:rStyle w:val="eop"/>
              </w:rPr>
              <w:t> </w:t>
            </w:r>
          </w:p>
        </w:tc>
      </w:tr>
      <w:tr w:rsidR="007829BB" w:rsidRPr="00A93DF2" w14:paraId="61CB6438" w14:textId="77777777" w:rsidTr="00B12587">
        <w:tc>
          <w:tcPr>
            <w:tcW w:w="622" w:type="pct"/>
          </w:tcPr>
          <w:p w14:paraId="60BEAD72" w14:textId="63554F3E" w:rsidR="007829BB" w:rsidRDefault="007829BB" w:rsidP="0048599E">
            <w:pPr>
              <w:spacing w:after="120"/>
              <w:rPr>
                <w:rStyle w:val="normaltextrun"/>
              </w:rPr>
            </w:pPr>
            <w:r>
              <w:rPr>
                <w:rStyle w:val="normaltextrun"/>
              </w:rPr>
              <w:t>049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0E10E840" w14:textId="5ACDE12D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§ 2 odst. 2 písm. d)</w:t>
            </w:r>
            <w:r>
              <w:rPr>
                <w:rStyle w:val="eop"/>
              </w:rPr>
              <w:t> </w:t>
            </w:r>
          </w:p>
        </w:tc>
        <w:tc>
          <w:tcPr>
            <w:tcW w:w="2189" w:type="pct"/>
          </w:tcPr>
          <w:p w14:paraId="39AAA010" w14:textId="27446B84" w:rsidR="007829BB" w:rsidRPr="007B5A48" w:rsidRDefault="007829BB" w:rsidP="0048599E">
            <w:pPr>
              <w:spacing w:after="120"/>
            </w:pPr>
            <w:r>
              <w:rPr>
                <w:rStyle w:val="normaltextrun"/>
              </w:rPr>
              <w:t>právnická osoba, která není podnikatelem, pokud je oprávněna poskytovat jako službu některou z činností uvedených v § 2 odstavci 1 AML zákona</w:t>
            </w:r>
            <w:r>
              <w:rPr>
                <w:rStyle w:val="eop"/>
              </w:rPr>
              <w:t> </w:t>
            </w:r>
          </w:p>
        </w:tc>
      </w:tr>
    </w:tbl>
    <w:p w14:paraId="673E1980" w14:textId="2B93D22D" w:rsidR="007829BB" w:rsidRDefault="007829BB" w:rsidP="00C3320D">
      <w:pPr>
        <w:spacing w:after="120"/>
        <w:rPr>
          <w:b/>
        </w:rPr>
      </w:pPr>
      <w:r>
        <w:rPr>
          <w:rStyle w:val="normaltextrun"/>
          <w:color w:val="000000"/>
          <w:shd w:val="clear" w:color="auto" w:fill="FFFFFF"/>
        </w:rPr>
        <w:t>V případě uvedení druhu a typu povinné osoby s kódem 048 nebo 049 se uvede také některý ze zbylých druhů a typů povinné osoby.</w:t>
      </w:r>
    </w:p>
    <w:p w14:paraId="2472C0F5" w14:textId="66EE83AB" w:rsidR="00911516" w:rsidRDefault="00911516" w:rsidP="00C3320D">
      <w:pPr>
        <w:spacing w:after="120"/>
        <w:rPr>
          <w:b/>
        </w:rPr>
      </w:pPr>
      <w:r>
        <w:rPr>
          <w:b/>
        </w:rPr>
        <w:t xml:space="preserve">K řádkům 2.2 a následujícím: </w:t>
      </w:r>
      <w:r>
        <w:t>Uvede se jednotlivě každá další kontaktní osoba ve struktuře podle seskupení řádků 2.1.</w:t>
      </w:r>
    </w:p>
    <w:p w14:paraId="03BB1FDA" w14:textId="0AD7C767" w:rsidR="00287C79" w:rsidRPr="00DD2894" w:rsidRDefault="00E43460" w:rsidP="00C3320D">
      <w:pPr>
        <w:keepNext/>
        <w:spacing w:after="120"/>
        <w:rPr>
          <w:b/>
        </w:rPr>
      </w:pPr>
      <w:r w:rsidRPr="00E43460">
        <w:rPr>
          <w:b/>
        </w:rPr>
        <w:t>K řádku 3:</w:t>
      </w:r>
      <w:r>
        <w:t xml:space="preserve"> U</w:t>
      </w:r>
      <w:r w:rsidR="00426916">
        <w:t>vedou</w:t>
      </w:r>
      <w:r>
        <w:t xml:space="preserve"> se p</w:t>
      </w:r>
      <w:r w:rsidR="00426916">
        <w:t>řípadné další doprovodné informace podle potřeby povinné osoby.</w:t>
      </w:r>
    </w:p>
    <w:p w14:paraId="41B33D00" w14:textId="7BEF8C0E" w:rsidR="00F719AC" w:rsidRDefault="00F719AC" w:rsidP="00B646C0">
      <w:pPr>
        <w:pageBreakBefore/>
        <w:jc w:val="right"/>
      </w:pPr>
      <w:r>
        <w:lastRenderedPageBreak/>
        <w:t xml:space="preserve">Příloha </w:t>
      </w:r>
      <w:r w:rsidR="008B5393">
        <w:t>č. 3 </w:t>
      </w:r>
      <w:r w:rsidR="00A91338">
        <w:t xml:space="preserve">k vyhlášce </w:t>
      </w:r>
      <w:r w:rsidR="008B5393">
        <w:t>č. </w:t>
      </w:r>
      <w:r w:rsidR="00A91338">
        <w:t>…/2024 Sb.</w:t>
      </w:r>
    </w:p>
    <w:p w14:paraId="6D2869B5" w14:textId="0FC7003E" w:rsidR="00B646C0" w:rsidRPr="00DD2894" w:rsidRDefault="00B646C0" w:rsidP="00B646C0">
      <w:pPr>
        <w:keepNext/>
        <w:spacing w:before="240" w:after="360"/>
        <w:jc w:val="center"/>
        <w:rPr>
          <w:b/>
        </w:rPr>
      </w:pPr>
      <w:r w:rsidRPr="00DD2894">
        <w:rPr>
          <w:b/>
        </w:rPr>
        <w:t>Struktura datové</w:t>
      </w:r>
      <w:r>
        <w:rPr>
          <w:b/>
        </w:rPr>
        <w:t xml:space="preserve">ho souboru </w:t>
      </w:r>
      <w:r w:rsidR="000B3B46" w:rsidRPr="000B3B46">
        <w:rPr>
          <w:b/>
        </w:rPr>
        <w:t>obsahující</w:t>
      </w:r>
      <w:r w:rsidR="000B3B46">
        <w:rPr>
          <w:b/>
        </w:rPr>
        <w:t>ho</w:t>
      </w:r>
      <w:r w:rsidR="000B3B46" w:rsidRPr="000B3B46">
        <w:rPr>
          <w:b/>
        </w:rPr>
        <w:t xml:space="preserve"> žádost </w:t>
      </w:r>
      <w:r w:rsidR="008B5393" w:rsidRPr="000B3B46">
        <w:rPr>
          <w:b/>
        </w:rPr>
        <w:t>o</w:t>
      </w:r>
      <w:r w:rsidR="008B5393">
        <w:rPr>
          <w:b/>
        </w:rPr>
        <w:t> </w:t>
      </w:r>
      <w:r w:rsidR="000B3B46" w:rsidRPr="000B3B46">
        <w:rPr>
          <w:b/>
        </w:rPr>
        <w:t xml:space="preserve">povolení </w:t>
      </w:r>
      <w:r w:rsidR="008B5393" w:rsidRPr="000B3B46">
        <w:rPr>
          <w:b/>
        </w:rPr>
        <w:t>k</w:t>
      </w:r>
      <w:r w:rsidR="008B5393">
        <w:rPr>
          <w:b/>
        </w:rPr>
        <w:t> </w:t>
      </w:r>
      <w:r w:rsidR="000B3B46" w:rsidRPr="000B3B46">
        <w:rPr>
          <w:b/>
        </w:rPr>
        <w:t xml:space="preserve">poskytování služeb spojených </w:t>
      </w:r>
      <w:r w:rsidR="008B5393" w:rsidRPr="000B3B46">
        <w:rPr>
          <w:b/>
        </w:rPr>
        <w:t>s</w:t>
      </w:r>
      <w:r w:rsidR="008B5393">
        <w:rPr>
          <w:b/>
        </w:rPr>
        <w:t> </w:t>
      </w:r>
      <w:r w:rsidR="000B3B46" w:rsidRPr="000B3B46">
        <w:rPr>
          <w:b/>
        </w:rPr>
        <w:t>virtuálním aktivem</w:t>
      </w:r>
    </w:p>
    <w:p w14:paraId="6919B99F" w14:textId="2EC07436" w:rsidR="000B3B46" w:rsidRDefault="000B3B46" w:rsidP="00EC1762">
      <w:pPr>
        <w:pStyle w:val="Ploha-rove1"/>
        <w:numPr>
          <w:ilvl w:val="0"/>
          <w:numId w:val="28"/>
        </w:numPr>
      </w:pPr>
      <w:r>
        <w:t>Obecné náležitosti žádosti podle správního řádu</w:t>
      </w:r>
    </w:p>
    <w:p w14:paraId="28370BCB" w14:textId="7C346CCE" w:rsidR="000B3B46" w:rsidRDefault="000B3B46" w:rsidP="00F66CDE">
      <w:pPr>
        <w:pStyle w:val="Ploha-rove2"/>
      </w:pPr>
      <w:r>
        <w:t>Adresát žádosti</w:t>
      </w:r>
    </w:p>
    <w:p w14:paraId="118AEB66" w14:textId="7FE29B8A" w:rsidR="000B3B46" w:rsidRDefault="000B3B46" w:rsidP="00F66CDE">
      <w:pPr>
        <w:pStyle w:val="Ploha-rove2"/>
      </w:pPr>
      <w:r>
        <w:t>Předmět žádosti</w:t>
      </w:r>
    </w:p>
    <w:p w14:paraId="3375F8B1" w14:textId="00697837" w:rsidR="000B3B46" w:rsidRDefault="000B3B46" w:rsidP="00F66CDE">
      <w:pPr>
        <w:pStyle w:val="Ploha-rove2"/>
      </w:pPr>
      <w:r>
        <w:t>Osoba činící podání</w:t>
      </w:r>
    </w:p>
    <w:p w14:paraId="693590B9" w14:textId="3ADCBDDD" w:rsidR="000B3B46" w:rsidRDefault="000B3B46" w:rsidP="00F66CDE">
      <w:pPr>
        <w:pStyle w:val="Ploha-rove2"/>
      </w:pPr>
      <w:r>
        <w:t xml:space="preserve">Vztah osoby činící podání </w:t>
      </w:r>
      <w:r w:rsidR="008B5393">
        <w:t>k </w:t>
      </w:r>
      <w:r>
        <w:t>žadateli</w:t>
      </w:r>
    </w:p>
    <w:p w14:paraId="33DB5CEF" w14:textId="3601C5D0" w:rsidR="0004608F" w:rsidRDefault="000B3B46" w:rsidP="00F66CDE">
      <w:pPr>
        <w:pStyle w:val="Ploha-rove1"/>
      </w:pPr>
      <w:r>
        <w:t xml:space="preserve">Informace </w:t>
      </w:r>
      <w:r w:rsidR="008B5393">
        <w:t>o </w:t>
      </w:r>
      <w:r>
        <w:t>žadateli</w:t>
      </w:r>
      <w:r w:rsidR="00B646C0">
        <w:t>:</w:t>
      </w:r>
    </w:p>
    <w:p w14:paraId="065C15BD" w14:textId="0E9DC520" w:rsidR="0004608F" w:rsidRDefault="000B3B46" w:rsidP="00F66CDE">
      <w:pPr>
        <w:pStyle w:val="Ploha-rove2"/>
      </w:pPr>
      <w:r>
        <w:t>Typ žadatele</w:t>
      </w:r>
    </w:p>
    <w:p w14:paraId="7C54D68D" w14:textId="1F860C5B" w:rsidR="000B3B46" w:rsidRDefault="000B3B46" w:rsidP="0038059B">
      <w:pPr>
        <w:pStyle w:val="Ploha-rove2"/>
      </w:pPr>
      <w:r w:rsidRPr="0038059B">
        <w:t>Informace</w:t>
      </w:r>
      <w:r>
        <w:t xml:space="preserve"> </w:t>
      </w:r>
      <w:r w:rsidR="008B5393">
        <w:t>o </w:t>
      </w:r>
      <w:r>
        <w:t>fyzické osobě:</w:t>
      </w:r>
    </w:p>
    <w:p w14:paraId="324352DA" w14:textId="73203BF7" w:rsidR="000B3B46" w:rsidRDefault="000B3B46" w:rsidP="00F66CDE">
      <w:pPr>
        <w:pStyle w:val="Ploha-rove3"/>
      </w:pPr>
      <w:r>
        <w:t>Jméno</w:t>
      </w:r>
    </w:p>
    <w:p w14:paraId="36A971BC" w14:textId="7A3E5CB9" w:rsidR="000B3B46" w:rsidRDefault="000B3B46" w:rsidP="00F66CDE">
      <w:pPr>
        <w:pStyle w:val="Ploha-rove3"/>
      </w:pPr>
      <w:r>
        <w:t>Rodné číslo</w:t>
      </w:r>
    </w:p>
    <w:p w14:paraId="45781D2B" w14:textId="56FD00D9" w:rsidR="000B3B46" w:rsidRDefault="000B3B46" w:rsidP="00F66CDE">
      <w:pPr>
        <w:pStyle w:val="Ploha-rove3"/>
      </w:pPr>
      <w:r>
        <w:t>Datum narození</w:t>
      </w:r>
    </w:p>
    <w:p w14:paraId="43166125" w14:textId="383D4345" w:rsidR="000B3B46" w:rsidRDefault="006F448D" w:rsidP="00F66CDE">
      <w:pPr>
        <w:pStyle w:val="Ploha-rove3"/>
      </w:pPr>
      <w:r>
        <w:t>Místo narození</w:t>
      </w:r>
    </w:p>
    <w:p w14:paraId="214A82D0" w14:textId="310CE295" w:rsidR="006F448D" w:rsidRDefault="006F448D" w:rsidP="00F66CDE">
      <w:pPr>
        <w:pStyle w:val="Ploha-rove3"/>
      </w:pPr>
      <w:r>
        <w:t>Adresa</w:t>
      </w:r>
      <w:r w:rsidR="007A5DAD">
        <w:t xml:space="preserve"> místa</w:t>
      </w:r>
      <w:r>
        <w:t xml:space="preserve"> trvalého nebo jiného pobytu</w:t>
      </w:r>
    </w:p>
    <w:p w14:paraId="1377B32A" w14:textId="26F434B2" w:rsidR="006F448D" w:rsidRDefault="006F448D" w:rsidP="00F66CDE">
      <w:pPr>
        <w:pStyle w:val="Ploha-rove3"/>
      </w:pPr>
      <w:r>
        <w:t>Státní občanství</w:t>
      </w:r>
    </w:p>
    <w:p w14:paraId="01965EF8" w14:textId="49DA2CB3" w:rsidR="006F448D" w:rsidRDefault="006F448D" w:rsidP="00F66CDE">
      <w:pPr>
        <w:pStyle w:val="Ploha-rove3"/>
      </w:pPr>
      <w:r>
        <w:t xml:space="preserve">Číslo </w:t>
      </w:r>
      <w:r w:rsidR="008B5393">
        <w:t>a </w:t>
      </w:r>
      <w:r>
        <w:t>druh průkazu totožnosti</w:t>
      </w:r>
    </w:p>
    <w:p w14:paraId="5C2EA3EA" w14:textId="56C9A313" w:rsidR="006F448D" w:rsidRDefault="006F448D" w:rsidP="00F66CDE">
      <w:pPr>
        <w:pStyle w:val="Ploha-rove3"/>
      </w:pPr>
      <w:r>
        <w:t xml:space="preserve">Stát </w:t>
      </w:r>
      <w:r w:rsidR="008B5393">
        <w:t>a </w:t>
      </w:r>
      <w:r>
        <w:t>orgán, který vydal průkaz totožnosti</w:t>
      </w:r>
    </w:p>
    <w:p w14:paraId="5903681E" w14:textId="62590F5B" w:rsidR="006F448D" w:rsidRDefault="00292BB8" w:rsidP="00F66CDE">
      <w:pPr>
        <w:pStyle w:val="Ploha-rove3"/>
      </w:pPr>
      <w:r>
        <w:t xml:space="preserve">Poslední den </w:t>
      </w:r>
      <w:r w:rsidR="006F448D">
        <w:t>platnosti průkazu totožnosti</w:t>
      </w:r>
    </w:p>
    <w:p w14:paraId="0DAF093A" w14:textId="2F0E9D89" w:rsidR="00292BB8" w:rsidRDefault="00292BB8" w:rsidP="00F66CDE">
      <w:pPr>
        <w:pStyle w:val="Ploha-rove2"/>
      </w:pPr>
      <w:r>
        <w:t xml:space="preserve">Doplňující informace </w:t>
      </w:r>
      <w:r w:rsidR="008B5393">
        <w:t>o </w:t>
      </w:r>
      <w:r>
        <w:t>podnikající fyzické osobě</w:t>
      </w:r>
      <w:r w:rsidR="00D120B4">
        <w:t>:</w:t>
      </w:r>
    </w:p>
    <w:p w14:paraId="6B6FA559" w14:textId="22950BE1" w:rsidR="007620A9" w:rsidRDefault="007620A9" w:rsidP="007620A9">
      <w:pPr>
        <w:pStyle w:val="Ploha-rove3"/>
      </w:pPr>
      <w:r>
        <w:t>Obchodní firma</w:t>
      </w:r>
    </w:p>
    <w:p w14:paraId="5DF64FC0" w14:textId="74FB6571" w:rsidR="007620A9" w:rsidRDefault="007620A9" w:rsidP="007620A9">
      <w:pPr>
        <w:pStyle w:val="Ploha-rove3"/>
      </w:pPr>
      <w:r>
        <w:t>D</w:t>
      </w:r>
      <w:r w:rsidRPr="00292BB8">
        <w:t>odatek odlišující podnikatele nebo druh podnikání</w:t>
      </w:r>
    </w:p>
    <w:p w14:paraId="3DDCBFDB" w14:textId="7A6709F7" w:rsidR="00292BB8" w:rsidRDefault="00292BB8" w:rsidP="00F66CDE">
      <w:pPr>
        <w:pStyle w:val="Ploha-rove3"/>
      </w:pPr>
      <w:r>
        <w:t>Identifikační číslo osoby</w:t>
      </w:r>
    </w:p>
    <w:p w14:paraId="0B0B62D8" w14:textId="6344712C" w:rsidR="007620A9" w:rsidRDefault="007620A9" w:rsidP="00F66CDE">
      <w:pPr>
        <w:pStyle w:val="Ploha-rove3"/>
      </w:pPr>
      <w:r>
        <w:t xml:space="preserve">Adresa sídla </w:t>
      </w:r>
    </w:p>
    <w:p w14:paraId="53B6954D" w14:textId="2EA5E23D" w:rsidR="00D120B4" w:rsidRDefault="00D120B4" w:rsidP="00D120B4">
      <w:pPr>
        <w:pStyle w:val="Ploha-rove2"/>
      </w:pPr>
      <w:r>
        <w:t xml:space="preserve">Informace </w:t>
      </w:r>
      <w:r w:rsidR="008B5393">
        <w:t>o </w:t>
      </w:r>
      <w:r>
        <w:t>právnické osobě:</w:t>
      </w:r>
    </w:p>
    <w:p w14:paraId="1728A96F" w14:textId="74F1C78B" w:rsidR="00D120B4" w:rsidRDefault="00D120B4" w:rsidP="00D120B4">
      <w:pPr>
        <w:pStyle w:val="Ploha-rove3"/>
      </w:pPr>
      <w:r>
        <w:t>Název</w:t>
      </w:r>
    </w:p>
    <w:p w14:paraId="3D339C16" w14:textId="77777777" w:rsidR="007A5DAD" w:rsidRDefault="007A5DAD" w:rsidP="007A5DAD">
      <w:pPr>
        <w:pStyle w:val="Ploha-rove3"/>
      </w:pPr>
      <w:r>
        <w:t>Identifikační číslo osoby</w:t>
      </w:r>
    </w:p>
    <w:p w14:paraId="7FF7D7F9" w14:textId="77777777" w:rsidR="007A5DAD" w:rsidRDefault="007A5DAD" w:rsidP="007A5DAD">
      <w:pPr>
        <w:pStyle w:val="Ploha-rove3"/>
      </w:pPr>
      <w:r>
        <w:t xml:space="preserve">Adresa sídla </w:t>
      </w:r>
    </w:p>
    <w:p w14:paraId="21D25AAF" w14:textId="507BA3E6" w:rsidR="00D968DB" w:rsidRDefault="00D968DB" w:rsidP="00D120B4">
      <w:pPr>
        <w:pStyle w:val="Ploha-rove3"/>
      </w:pPr>
      <w:r>
        <w:t>Seznam fyzických osob, které jsou členem statutárního orgánu</w:t>
      </w:r>
      <w:r w:rsidR="00CC642C">
        <w:t>:</w:t>
      </w:r>
    </w:p>
    <w:p w14:paraId="7A81192D" w14:textId="4B95D52F" w:rsidR="00D120B4" w:rsidRDefault="007A5DAD" w:rsidP="00D968DB">
      <w:pPr>
        <w:pStyle w:val="Ploha-rove4"/>
      </w:pPr>
      <w:r>
        <w:t xml:space="preserve">Identifikační údaje </w:t>
      </w:r>
      <w:r w:rsidR="00D968DB">
        <w:t xml:space="preserve">fyzické </w:t>
      </w:r>
      <w:r>
        <w:t>osoby</w:t>
      </w:r>
      <w:r w:rsidR="00D968DB">
        <w:t>, která je členem</w:t>
      </w:r>
      <w:r>
        <w:t xml:space="preserve"> statutární</w:t>
      </w:r>
      <w:r w:rsidR="00D968DB">
        <w:t>ho</w:t>
      </w:r>
      <w:r>
        <w:t xml:space="preserve"> orgánu</w:t>
      </w:r>
    </w:p>
    <w:p w14:paraId="4E204E28" w14:textId="23DD2E57" w:rsidR="001262D9" w:rsidRDefault="001262D9" w:rsidP="00D968DB">
      <w:pPr>
        <w:pStyle w:val="Ploha-rove4"/>
      </w:pPr>
      <w:r>
        <w:t>(…)</w:t>
      </w:r>
    </w:p>
    <w:p w14:paraId="27443513" w14:textId="672E09EC" w:rsidR="00D968DB" w:rsidRDefault="00D968DB" w:rsidP="00D968DB">
      <w:pPr>
        <w:pStyle w:val="Ploha-rove3"/>
      </w:pPr>
      <w:r>
        <w:t>Seznam právnických osob, které jsou členem statutárního orgánu</w:t>
      </w:r>
      <w:r w:rsidR="00CC642C">
        <w:t>:</w:t>
      </w:r>
    </w:p>
    <w:p w14:paraId="68088946" w14:textId="6FC0E9B3" w:rsidR="00D968DB" w:rsidRDefault="00CC642C" w:rsidP="003870F0">
      <w:pPr>
        <w:pStyle w:val="Ploha-rove4"/>
      </w:pPr>
      <w:r>
        <w:t>Základní i</w:t>
      </w:r>
      <w:r w:rsidR="00D968DB">
        <w:t>dentifikační údaje právnické osoby, která je členem statutárního orgánu</w:t>
      </w:r>
      <w:r w:rsidR="001262D9">
        <w:t xml:space="preserve"> </w:t>
      </w:r>
      <w:r w:rsidR="008B5393">
        <w:t>a </w:t>
      </w:r>
      <w:r w:rsidR="001262D9">
        <w:t>i</w:t>
      </w:r>
      <w:r w:rsidR="00D968DB">
        <w:t>dentifikační údaje fyzické osoby, která je členem statutárního orgánu za právnickou osobu</w:t>
      </w:r>
    </w:p>
    <w:p w14:paraId="7811DD9D" w14:textId="7967F6B5" w:rsidR="001262D9" w:rsidRDefault="001262D9" w:rsidP="003870F0">
      <w:pPr>
        <w:pStyle w:val="Ploha-rove4"/>
      </w:pPr>
      <w:r>
        <w:t>(…)</w:t>
      </w:r>
    </w:p>
    <w:p w14:paraId="42C144B3" w14:textId="41436562" w:rsidR="00CC642C" w:rsidRDefault="00CC642C" w:rsidP="00D120B4">
      <w:pPr>
        <w:pStyle w:val="Ploha-rove3"/>
      </w:pPr>
      <w:r>
        <w:t>Seznam skutečných majitelů žadatele:</w:t>
      </w:r>
    </w:p>
    <w:p w14:paraId="04D2FEEC" w14:textId="35581089" w:rsidR="00D968DB" w:rsidRDefault="4E9F01FB" w:rsidP="00CC642C">
      <w:pPr>
        <w:pStyle w:val="Ploha-rove4"/>
      </w:pPr>
      <w:r>
        <w:t>Identifikační údaje skutečného majitele</w:t>
      </w:r>
    </w:p>
    <w:p w14:paraId="3D9BE26D" w14:textId="7C214596" w:rsidR="001262D9" w:rsidRDefault="001262D9" w:rsidP="00CC642C">
      <w:pPr>
        <w:pStyle w:val="Ploha-rove4"/>
      </w:pPr>
      <w:r>
        <w:t>(…)</w:t>
      </w:r>
    </w:p>
    <w:p w14:paraId="121EDAB7" w14:textId="061D6015" w:rsidR="00055E60" w:rsidRDefault="00055E60" w:rsidP="00055E60">
      <w:pPr>
        <w:pStyle w:val="Ploha-rove3"/>
      </w:pPr>
      <w:r>
        <w:t>Pověřená osoba</w:t>
      </w:r>
    </w:p>
    <w:p w14:paraId="7388E391" w14:textId="63CBE1A0" w:rsidR="00055E60" w:rsidRDefault="00CC5886" w:rsidP="001262D9">
      <w:pPr>
        <w:pStyle w:val="Ploha-rove2"/>
        <w:keepNext/>
      </w:pPr>
      <w:r>
        <w:lastRenderedPageBreak/>
        <w:t>Údaje pro spojení</w:t>
      </w:r>
      <w:r w:rsidR="00055E60">
        <w:t>:</w:t>
      </w:r>
    </w:p>
    <w:p w14:paraId="59494553" w14:textId="77777777" w:rsidR="00055E60" w:rsidRDefault="00055E60" w:rsidP="00055E60">
      <w:pPr>
        <w:pStyle w:val="Ploha-rove3"/>
      </w:pPr>
      <w:r>
        <w:t>Telefonní číslo</w:t>
      </w:r>
    </w:p>
    <w:p w14:paraId="3F3A705A" w14:textId="4C303F96" w:rsidR="00055E60" w:rsidRDefault="00055E60" w:rsidP="00055E60">
      <w:pPr>
        <w:pStyle w:val="Ploha-rove3"/>
      </w:pPr>
      <w:r>
        <w:t>Adresa elektronické pošty</w:t>
      </w:r>
    </w:p>
    <w:p w14:paraId="3FF4F946" w14:textId="60F8037E" w:rsidR="00055E60" w:rsidRDefault="00055E60" w:rsidP="00055E60">
      <w:pPr>
        <w:pStyle w:val="Ploha-rove3"/>
      </w:pPr>
      <w:r>
        <w:t>Identifikátor datové schránky</w:t>
      </w:r>
    </w:p>
    <w:p w14:paraId="340BBE55" w14:textId="7A11DA12" w:rsidR="00055E60" w:rsidRDefault="00055E60" w:rsidP="00055E60">
      <w:pPr>
        <w:pStyle w:val="Ploha-rove3"/>
      </w:pPr>
      <w:r>
        <w:t xml:space="preserve">Další případný </w:t>
      </w:r>
      <w:r w:rsidR="00391C5C">
        <w:t>způsob</w:t>
      </w:r>
      <w:r>
        <w:t xml:space="preserve"> elektronick</w:t>
      </w:r>
      <w:r w:rsidR="00391C5C">
        <w:t>é</w:t>
      </w:r>
      <w:r>
        <w:t xml:space="preserve"> komunikac</w:t>
      </w:r>
      <w:r w:rsidR="00391C5C">
        <w:t>e</w:t>
      </w:r>
      <w:r>
        <w:t xml:space="preserve"> </w:t>
      </w:r>
      <w:r w:rsidR="008B5393">
        <w:t>s </w:t>
      </w:r>
      <w:r>
        <w:t>Úřadem</w:t>
      </w:r>
    </w:p>
    <w:p w14:paraId="3C534C64" w14:textId="3A61F891" w:rsidR="007A5DAD" w:rsidRDefault="00CC5886" w:rsidP="00055E60">
      <w:pPr>
        <w:pStyle w:val="Ploha-rove1"/>
      </w:pPr>
      <w:r>
        <w:t>Seznam kontaktních osob:</w:t>
      </w:r>
    </w:p>
    <w:p w14:paraId="1343DC7B" w14:textId="0A062BE3" w:rsidR="00CC5886" w:rsidRDefault="00CC5886" w:rsidP="00CC5886">
      <w:pPr>
        <w:pStyle w:val="Ploha-rove2"/>
      </w:pPr>
      <w:r>
        <w:t>Identifikační údaje kontaktní osoby</w:t>
      </w:r>
    </w:p>
    <w:p w14:paraId="29CE621B" w14:textId="1465D9B1" w:rsidR="001262D9" w:rsidRDefault="001262D9" w:rsidP="00CC5886">
      <w:pPr>
        <w:pStyle w:val="Ploha-rove2"/>
      </w:pPr>
      <w:r>
        <w:t>(…)</w:t>
      </w:r>
    </w:p>
    <w:p w14:paraId="7D34DFA7" w14:textId="66AEE369" w:rsidR="00A63161" w:rsidRDefault="00A63161" w:rsidP="00A63161">
      <w:pPr>
        <w:pStyle w:val="Ploha-rove1"/>
      </w:pPr>
      <w:r>
        <w:t xml:space="preserve">Informace </w:t>
      </w:r>
      <w:r w:rsidR="008B5393">
        <w:t>o </w:t>
      </w:r>
      <w:r>
        <w:t>činnosti</w:t>
      </w:r>
    </w:p>
    <w:p w14:paraId="52A95E55" w14:textId="5A6E4B04" w:rsidR="00CC5886" w:rsidRPr="00A63161" w:rsidRDefault="00A63161" w:rsidP="00A63161">
      <w:pPr>
        <w:pStyle w:val="Ploha-rove2"/>
      </w:pPr>
      <w:r>
        <w:t>R</w:t>
      </w:r>
      <w:r w:rsidRPr="00A63161">
        <w:t xml:space="preserve">ozsah činnosti </w:t>
      </w:r>
      <w:r w:rsidR="008B5393" w:rsidRPr="00A63161">
        <w:t>v</w:t>
      </w:r>
      <w:r w:rsidR="008B5393">
        <w:t> </w:t>
      </w:r>
      <w:r w:rsidRPr="00A63161">
        <w:t xml:space="preserve">oblasti poskytování služeb spojených </w:t>
      </w:r>
      <w:r w:rsidR="008B5393" w:rsidRPr="00A63161">
        <w:t>s</w:t>
      </w:r>
      <w:r w:rsidR="008B5393">
        <w:t> </w:t>
      </w:r>
      <w:r w:rsidRPr="00A63161">
        <w:t xml:space="preserve">virtuálním aktivem </w:t>
      </w:r>
      <w:r w:rsidR="00CC5886" w:rsidRPr="00A63161">
        <w:t xml:space="preserve"> </w:t>
      </w:r>
    </w:p>
    <w:p w14:paraId="4694D5AB" w14:textId="6925A7F1" w:rsidR="00CC5886" w:rsidRPr="00A63161" w:rsidRDefault="00A63161" w:rsidP="00A63161">
      <w:pPr>
        <w:pStyle w:val="Ploha-rove2"/>
      </w:pPr>
      <w:r w:rsidRPr="00A63161">
        <w:t>S</w:t>
      </w:r>
      <w:r w:rsidR="00CC5886" w:rsidRPr="00A63161">
        <w:t xml:space="preserve">tát, ve kterém bude činnost </w:t>
      </w:r>
      <w:r w:rsidR="008B5393" w:rsidRPr="00A63161">
        <w:t>v</w:t>
      </w:r>
      <w:r w:rsidR="008B5393">
        <w:t> </w:t>
      </w:r>
      <w:r w:rsidR="00CC5886" w:rsidRPr="00A63161">
        <w:t xml:space="preserve">oblasti poskytování služeb spojených </w:t>
      </w:r>
      <w:r w:rsidR="008B5393" w:rsidRPr="00A63161">
        <w:t>s</w:t>
      </w:r>
      <w:r w:rsidR="008B5393">
        <w:t> </w:t>
      </w:r>
      <w:r w:rsidR="00CC5886" w:rsidRPr="00A63161">
        <w:t>virtuálním aktivem vykonávána</w:t>
      </w:r>
    </w:p>
    <w:p w14:paraId="56D5E573" w14:textId="51445174" w:rsidR="00CC5886" w:rsidRDefault="00364A02" w:rsidP="00364A02">
      <w:pPr>
        <w:pStyle w:val="Ploha-rove2"/>
      </w:pPr>
      <w:r>
        <w:t>Seznam všech internetových stránek</w:t>
      </w:r>
      <w:r w:rsidR="00CC5886">
        <w:t xml:space="preserve">, které budou využívány pro činnost </w:t>
      </w:r>
      <w:r w:rsidR="008B5393">
        <w:t>v </w:t>
      </w:r>
      <w:r w:rsidR="00CC5886">
        <w:t xml:space="preserve">oblasti poskytování služeb spojených </w:t>
      </w:r>
      <w:r w:rsidR="008B5393">
        <w:t>s </w:t>
      </w:r>
      <w:r w:rsidR="00CC5886">
        <w:t xml:space="preserve">virtuálním aktivem </w:t>
      </w:r>
    </w:p>
    <w:p w14:paraId="5A8B5795" w14:textId="7416D9EA" w:rsidR="00364A02" w:rsidRDefault="00364A02" w:rsidP="00364A02">
      <w:pPr>
        <w:pStyle w:val="Ploha-rove3"/>
      </w:pPr>
      <w:r>
        <w:t>Adresa internetové stránky</w:t>
      </w:r>
    </w:p>
    <w:p w14:paraId="31559CEE" w14:textId="146AA6BD" w:rsidR="00364A02" w:rsidRDefault="00364A02" w:rsidP="00364A02">
      <w:pPr>
        <w:pStyle w:val="Ploha-rove3"/>
      </w:pPr>
      <w:r>
        <w:t>(…)</w:t>
      </w:r>
    </w:p>
    <w:p w14:paraId="66D04EEE" w14:textId="7DC03265" w:rsidR="00CC5886" w:rsidRDefault="00CC5886" w:rsidP="00501B41">
      <w:pPr>
        <w:pStyle w:val="Ploha-rove2"/>
      </w:pPr>
      <w:r>
        <w:t xml:space="preserve">Seznam všech platebních účtů, které budou využívány pro činnost </w:t>
      </w:r>
      <w:r w:rsidR="008B5393">
        <w:t>v </w:t>
      </w:r>
      <w:r>
        <w:t xml:space="preserve">oblasti poskytování služeb spojených </w:t>
      </w:r>
      <w:r w:rsidR="008B5393">
        <w:t>s </w:t>
      </w:r>
      <w:r>
        <w:t>virtuálním aktivem:</w:t>
      </w:r>
    </w:p>
    <w:p w14:paraId="6070FEB7" w14:textId="7960302D" w:rsidR="00CC5886" w:rsidRDefault="6722D81D" w:rsidP="00501B41">
      <w:pPr>
        <w:pStyle w:val="Ploha-rove3"/>
      </w:pPr>
      <w:r>
        <w:t xml:space="preserve">Jedinečný identifikátor platebního účtu, </w:t>
      </w:r>
      <w:r w:rsidR="1A7B375A">
        <w:t xml:space="preserve">jednoznačná identifikace platební instituce, </w:t>
      </w:r>
      <w:r w:rsidR="008B5393">
        <w:t>u </w:t>
      </w:r>
      <w:r w:rsidR="1A7B375A">
        <w:t xml:space="preserve">které je platební účet veden, </w:t>
      </w:r>
      <w:r w:rsidR="008B5393">
        <w:t>a </w:t>
      </w:r>
      <w:r w:rsidR="1A7B375A">
        <w:t>identifikační údaje majitele účtu</w:t>
      </w:r>
    </w:p>
    <w:p w14:paraId="69E68010" w14:textId="130980EE" w:rsidR="00F31B2E" w:rsidRPr="00B671E4" w:rsidRDefault="00501B41" w:rsidP="00A969F3">
      <w:pPr>
        <w:pStyle w:val="Ploha-rove3"/>
      </w:pPr>
      <w:r>
        <w:t>(…)</w:t>
      </w:r>
    </w:p>
    <w:p w14:paraId="42548EDE" w14:textId="77777777" w:rsidR="00B671E4" w:rsidRPr="00A969F3" w:rsidRDefault="00B671E4" w:rsidP="00B671E4">
      <w:pPr>
        <w:pStyle w:val="Ploha-rove3"/>
        <w:numPr>
          <w:ilvl w:val="0"/>
          <w:numId w:val="0"/>
        </w:numPr>
      </w:pPr>
    </w:p>
    <w:p w14:paraId="3733A650" w14:textId="329E5926" w:rsidR="00A91338" w:rsidRDefault="00A91338" w:rsidP="00A91338">
      <w:pPr>
        <w:pageBreakBefore/>
        <w:jc w:val="right"/>
      </w:pPr>
      <w:r>
        <w:lastRenderedPageBreak/>
        <w:t xml:space="preserve">Příloha </w:t>
      </w:r>
      <w:r w:rsidR="008B5393">
        <w:t>č. 4 </w:t>
      </w:r>
      <w:r>
        <w:t xml:space="preserve">k vyhlášce </w:t>
      </w:r>
      <w:r w:rsidR="008B5393">
        <w:t>č. </w:t>
      </w:r>
      <w:r>
        <w:t>…/2024 Sb.</w:t>
      </w:r>
    </w:p>
    <w:p w14:paraId="3E7B873C" w14:textId="7984752C" w:rsidR="007D4930" w:rsidRDefault="007D4930" w:rsidP="007D4930">
      <w:pPr>
        <w:keepNext/>
        <w:spacing w:before="240" w:after="360"/>
        <w:jc w:val="center"/>
        <w:rPr>
          <w:b/>
        </w:rPr>
      </w:pPr>
      <w:r w:rsidRPr="00DD2894">
        <w:rPr>
          <w:b/>
        </w:rPr>
        <w:t xml:space="preserve">Pokyny k vyplnění žádosti </w:t>
      </w:r>
      <w:r w:rsidR="008B5393" w:rsidRPr="00DD2894">
        <w:rPr>
          <w:b/>
        </w:rPr>
        <w:t>o</w:t>
      </w:r>
      <w:r w:rsidR="008B5393">
        <w:rPr>
          <w:b/>
        </w:rPr>
        <w:t> </w:t>
      </w:r>
      <w:r w:rsidRPr="00DD2894">
        <w:rPr>
          <w:b/>
        </w:rPr>
        <w:t xml:space="preserve">povolení </w:t>
      </w:r>
      <w:r w:rsidR="008B5393" w:rsidRPr="00DD2894">
        <w:rPr>
          <w:b/>
        </w:rPr>
        <w:t>k</w:t>
      </w:r>
      <w:r w:rsidR="008B5393">
        <w:rPr>
          <w:b/>
        </w:rPr>
        <w:t> </w:t>
      </w:r>
      <w:r w:rsidRPr="00DD2894">
        <w:rPr>
          <w:b/>
        </w:rPr>
        <w:t xml:space="preserve">poskytování služeb spojených </w:t>
      </w:r>
      <w:r w:rsidR="008B5393" w:rsidRPr="00DD2894">
        <w:rPr>
          <w:b/>
        </w:rPr>
        <w:t>s</w:t>
      </w:r>
      <w:r w:rsidR="008B5393">
        <w:rPr>
          <w:b/>
        </w:rPr>
        <w:t> </w:t>
      </w:r>
      <w:r w:rsidRPr="00DD2894">
        <w:rPr>
          <w:b/>
        </w:rPr>
        <w:t>virtuálním aktivem</w:t>
      </w:r>
    </w:p>
    <w:p w14:paraId="6EE97177" w14:textId="0316CF05" w:rsidR="009061E1" w:rsidRDefault="00A91F37" w:rsidP="005C167A">
      <w:pPr>
        <w:spacing w:after="120"/>
      </w:pPr>
      <w:r>
        <w:t xml:space="preserve">Žadatel sestaví žádost </w:t>
      </w:r>
      <w:r w:rsidR="008B5393">
        <w:t>v </w:t>
      </w:r>
      <w:r>
        <w:t>interaktivním formuláři</w:t>
      </w:r>
      <w:r w:rsidR="00B75B6C">
        <w:t xml:space="preserve"> dostupném</w:t>
      </w:r>
      <w:r>
        <w:t xml:space="preserve"> na internetové adrese </w:t>
      </w:r>
      <w:r w:rsidRPr="00A91338">
        <w:t>https://formulare.fau.gov.cz/</w:t>
      </w:r>
      <w:r>
        <w:t xml:space="preserve"> nebo jako samostatný datový soubor</w:t>
      </w:r>
      <w:r w:rsidR="00B75B6C">
        <w:t xml:space="preserve">, který je ve formátu </w:t>
      </w:r>
      <w:proofErr w:type="spellStart"/>
      <w:r w:rsidR="00B75B6C">
        <w:t>pdf</w:t>
      </w:r>
      <w:proofErr w:type="spellEnd"/>
      <w:r w:rsidR="00B75B6C">
        <w:t xml:space="preserve"> s textovou vrstvou umožňující vyhledávání</w:t>
      </w:r>
      <w:r w:rsidR="004338A4">
        <w:t xml:space="preserve"> ve všech uvedených údajích</w:t>
      </w:r>
      <w:r w:rsidR="009061E1">
        <w:t>.</w:t>
      </w:r>
    </w:p>
    <w:p w14:paraId="276C97A5" w14:textId="452D4E54" w:rsidR="00A91F37" w:rsidRDefault="009061E1" w:rsidP="005C167A">
      <w:pPr>
        <w:spacing w:after="120"/>
      </w:pPr>
      <w:r>
        <w:t>Žádost</w:t>
      </w:r>
      <w:r w:rsidR="00B75B6C">
        <w:t xml:space="preserve"> </w:t>
      </w:r>
      <w:r>
        <w:t xml:space="preserve">v samostatném datovém souboru ve formátu </w:t>
      </w:r>
      <w:proofErr w:type="spellStart"/>
      <w:r>
        <w:t>pdf</w:t>
      </w:r>
      <w:proofErr w:type="spellEnd"/>
      <w:r>
        <w:t xml:space="preserve"> obsahuje požadované údaje na samostatných řádcích identifikovaných číslem řádku podle přílohy </w:t>
      </w:r>
      <w:r w:rsidR="008B5393">
        <w:t>č. 3 </w:t>
      </w:r>
      <w:r>
        <w:t>k této vyhlášce.</w:t>
      </w:r>
      <w:r w:rsidR="008B5393">
        <w:t>   </w:t>
      </w:r>
    </w:p>
    <w:p w14:paraId="65CC1CAA" w14:textId="4015D7CD" w:rsidR="00441302" w:rsidRDefault="00441302" w:rsidP="005C167A">
      <w:pPr>
        <w:spacing w:after="120"/>
        <w:rPr>
          <w:b/>
        </w:rPr>
      </w:pPr>
      <w:r w:rsidRPr="009677BF">
        <w:rPr>
          <w:b/>
        </w:rPr>
        <w:t>K seskupení řádků 1:</w:t>
      </w:r>
      <w:r>
        <w:rPr>
          <w:b/>
        </w:rPr>
        <w:t xml:space="preserve"> </w:t>
      </w:r>
      <w:r w:rsidR="00586523" w:rsidRPr="00F15420">
        <w:t xml:space="preserve">V rámci řádků </w:t>
      </w:r>
      <w:r w:rsidR="008B5393">
        <w:t>v </w:t>
      </w:r>
      <w:r w:rsidR="00586523" w:rsidRPr="00F15420">
        <w:t>t</w:t>
      </w:r>
      <w:r w:rsidR="00586523">
        <w:t>omto</w:t>
      </w:r>
      <w:r w:rsidR="00586523" w:rsidRPr="00F15420">
        <w:t xml:space="preserve"> seskupení se</w:t>
      </w:r>
      <w:r w:rsidR="00586523">
        <w:rPr>
          <w:b/>
        </w:rPr>
        <w:t xml:space="preserve"> </w:t>
      </w:r>
      <w:r w:rsidR="00586523">
        <w:t>u</w:t>
      </w:r>
      <w:r w:rsidRPr="00441302">
        <w:t>ved</w:t>
      </w:r>
      <w:r>
        <w:t>ou obecné náležitosti podání</w:t>
      </w:r>
      <w:r w:rsidR="00E4276A">
        <w:t xml:space="preserve"> podle správního řádu</w:t>
      </w:r>
      <w:r>
        <w:t>.</w:t>
      </w:r>
    </w:p>
    <w:p w14:paraId="447E21FF" w14:textId="6EFCEA61" w:rsidR="00441302" w:rsidRDefault="00441302" w:rsidP="005C167A">
      <w:pPr>
        <w:spacing w:after="120"/>
      </w:pPr>
      <w:r w:rsidRPr="007D4930">
        <w:rPr>
          <w:b/>
        </w:rPr>
        <w:t>K řádku 1.1:</w:t>
      </w:r>
      <w:r w:rsidRPr="00441302">
        <w:t xml:space="preserve"> Uvede se </w:t>
      </w:r>
      <w:r>
        <w:t xml:space="preserve">„Finanční analytický úřad, </w:t>
      </w:r>
      <w:r w:rsidRPr="00441302">
        <w:t>ID DS: egi8zyh</w:t>
      </w:r>
      <w:r>
        <w:t>“.</w:t>
      </w:r>
    </w:p>
    <w:p w14:paraId="77B88585" w14:textId="120F6E0C" w:rsidR="00441302" w:rsidRDefault="00441302" w:rsidP="005C167A">
      <w:pPr>
        <w:spacing w:after="120"/>
        <w:rPr>
          <w:b/>
        </w:rPr>
      </w:pPr>
      <w:r w:rsidRPr="007D4930">
        <w:rPr>
          <w:b/>
        </w:rPr>
        <w:t>K řádku 1</w:t>
      </w:r>
      <w:r>
        <w:rPr>
          <w:b/>
        </w:rPr>
        <w:t>.2</w:t>
      </w:r>
      <w:r w:rsidRPr="007D4930">
        <w:rPr>
          <w:b/>
        </w:rPr>
        <w:t>:</w:t>
      </w:r>
      <w:r w:rsidRPr="00441302">
        <w:t xml:space="preserve"> Uvede se </w:t>
      </w:r>
      <w:r>
        <w:t>„Žádost</w:t>
      </w:r>
      <w:r w:rsidRPr="00441302">
        <w:t xml:space="preserve"> </w:t>
      </w:r>
      <w:r w:rsidR="008B5393" w:rsidRPr="00441302">
        <w:t>o</w:t>
      </w:r>
      <w:r w:rsidR="008B5393">
        <w:t> </w:t>
      </w:r>
      <w:r w:rsidRPr="00441302">
        <w:t xml:space="preserve">povolení </w:t>
      </w:r>
      <w:r w:rsidR="008B5393" w:rsidRPr="00441302">
        <w:t>k</w:t>
      </w:r>
      <w:r w:rsidR="008B5393">
        <w:t> </w:t>
      </w:r>
      <w:r w:rsidRPr="00441302">
        <w:t xml:space="preserve">poskytování služeb spojených </w:t>
      </w:r>
      <w:r w:rsidR="008B5393" w:rsidRPr="00441302">
        <w:t>s</w:t>
      </w:r>
      <w:r w:rsidR="008B5393">
        <w:t> </w:t>
      </w:r>
      <w:r w:rsidRPr="00441302">
        <w:t>virtuálním aktivem</w:t>
      </w:r>
      <w:r>
        <w:t>“.</w:t>
      </w:r>
    </w:p>
    <w:p w14:paraId="71BC2275" w14:textId="72A3583E" w:rsidR="00FF2828" w:rsidRDefault="00441302" w:rsidP="005C167A">
      <w:pPr>
        <w:spacing w:after="120"/>
        <w:rPr>
          <w:b/>
        </w:rPr>
      </w:pPr>
      <w:r w:rsidRPr="007D4930">
        <w:rPr>
          <w:b/>
        </w:rPr>
        <w:t>K řádku 1</w:t>
      </w:r>
      <w:r>
        <w:rPr>
          <w:b/>
        </w:rPr>
        <w:t>.3</w:t>
      </w:r>
      <w:r w:rsidRPr="007D4930">
        <w:rPr>
          <w:b/>
        </w:rPr>
        <w:t>:</w:t>
      </w:r>
      <w:r w:rsidR="00FF2828" w:rsidRPr="00FF2828">
        <w:t xml:space="preserve"> </w:t>
      </w:r>
      <w:r w:rsidR="00FF2828">
        <w:t>Pokud podání činí žadatel, uvede se „Žadatel“. Pokud činí podání osoba odlišná od žadatele, která je fyzickou osobou, uved</w:t>
      </w:r>
      <w:r w:rsidR="00E4276A">
        <w:t xml:space="preserve">ou se všechna její osobní jména a příjmení, </w:t>
      </w:r>
      <w:r w:rsidR="00FF2828">
        <w:t>datum narození</w:t>
      </w:r>
      <w:r w:rsidR="00E4276A">
        <w:t xml:space="preserve"> a adresa místa</w:t>
      </w:r>
      <w:r w:rsidR="00FF2828" w:rsidRPr="00FF2828">
        <w:t xml:space="preserve"> </w:t>
      </w:r>
      <w:r w:rsidR="00FF2828">
        <w:t>trvalého pobytu</w:t>
      </w:r>
      <w:r w:rsidR="00E4276A">
        <w:t>; jednotlivé položky se oddělí středníkem</w:t>
      </w:r>
      <w:r w:rsidR="00FF2828">
        <w:t>. Pokud činí podání osoba odlišná od žadatele, která je právnickou osobou, uv</w:t>
      </w:r>
      <w:r w:rsidR="00E4276A">
        <w:t xml:space="preserve">ede se její </w:t>
      </w:r>
      <w:r w:rsidR="00FF2828">
        <w:t>název</w:t>
      </w:r>
      <w:r w:rsidR="00E4276A">
        <w:t xml:space="preserve">, </w:t>
      </w:r>
      <w:r w:rsidR="00FF2828" w:rsidRPr="00FF2828">
        <w:t>identifikační číslo osob</w:t>
      </w:r>
      <w:r w:rsidR="00FF2828">
        <w:t>y nebo obdobný údaj</w:t>
      </w:r>
      <w:r w:rsidR="00E4276A">
        <w:t xml:space="preserve"> a</w:t>
      </w:r>
      <w:r w:rsidR="00FF2828">
        <w:t xml:space="preserve"> adresa</w:t>
      </w:r>
      <w:r w:rsidR="00FF2828" w:rsidRPr="00FF2828">
        <w:t xml:space="preserve"> sídla</w:t>
      </w:r>
      <w:r w:rsidR="00E4276A">
        <w:t>; jednotlivé položky se oddělí středníkem</w:t>
      </w:r>
      <w:r w:rsidR="00FF2828">
        <w:t>.</w:t>
      </w:r>
    </w:p>
    <w:p w14:paraId="2A4F70D0" w14:textId="2E84F8AF" w:rsidR="00441302" w:rsidRDefault="00441302" w:rsidP="005C167A">
      <w:pPr>
        <w:spacing w:after="120"/>
      </w:pPr>
      <w:r w:rsidRPr="007D4930">
        <w:rPr>
          <w:b/>
        </w:rPr>
        <w:t>K řádku 1</w:t>
      </w:r>
      <w:r>
        <w:rPr>
          <w:b/>
        </w:rPr>
        <w:t>.4</w:t>
      </w:r>
      <w:r w:rsidRPr="007D4930">
        <w:rPr>
          <w:b/>
        </w:rPr>
        <w:t>:</w:t>
      </w:r>
      <w:r w:rsidR="00601D9E" w:rsidRPr="00601D9E">
        <w:t xml:space="preserve"> </w:t>
      </w:r>
      <w:r w:rsidR="00601D9E">
        <w:t xml:space="preserve">Pokud podání činí žadatel, uvede se „Žadatel“. Pokud činí podání osoba odlišná od žadatele, uvede se její vztah </w:t>
      </w:r>
      <w:r w:rsidR="008B5393">
        <w:t>k </w:t>
      </w:r>
      <w:r w:rsidR="00601D9E">
        <w:t>žadateli, např</w:t>
      </w:r>
      <w:r w:rsidR="00E4276A">
        <w:t>íklad</w:t>
      </w:r>
      <w:r w:rsidR="00601D9E">
        <w:t xml:space="preserve"> „zmocněnec“.</w:t>
      </w:r>
    </w:p>
    <w:p w14:paraId="226461ED" w14:textId="146D2C04" w:rsidR="00601D9E" w:rsidRDefault="00601D9E" w:rsidP="005C167A">
      <w:pPr>
        <w:spacing w:after="120"/>
      </w:pPr>
      <w:r>
        <w:rPr>
          <w:b/>
        </w:rPr>
        <w:t xml:space="preserve">K seskupení řádků 2: </w:t>
      </w:r>
      <w:r w:rsidR="008B5393" w:rsidRPr="004F6582">
        <w:t>V</w:t>
      </w:r>
      <w:r w:rsidR="008B5393">
        <w:t> </w:t>
      </w:r>
      <w:r w:rsidR="00586523" w:rsidRPr="004F6582">
        <w:t xml:space="preserve">rámci řádků </w:t>
      </w:r>
      <w:r w:rsidR="008B5393" w:rsidRPr="004F6582">
        <w:t>v</w:t>
      </w:r>
      <w:r w:rsidR="008B5393">
        <w:t> </w:t>
      </w:r>
      <w:r w:rsidR="00586523" w:rsidRPr="00F15420">
        <w:t>tomto seskupení se</w:t>
      </w:r>
      <w:r w:rsidR="00586523">
        <w:rPr>
          <w:b/>
        </w:rPr>
        <w:t xml:space="preserve"> </w:t>
      </w:r>
      <w:r w:rsidR="00586523">
        <w:t>u</w:t>
      </w:r>
      <w:r w:rsidRPr="00601D9E">
        <w:t xml:space="preserve">vedou </w:t>
      </w:r>
      <w:r>
        <w:t xml:space="preserve">zákonem požadované informace </w:t>
      </w:r>
      <w:r w:rsidR="008B5393">
        <w:t>o </w:t>
      </w:r>
      <w:r>
        <w:t>žadateli</w:t>
      </w:r>
      <w:r w:rsidR="008261AE">
        <w:t xml:space="preserve">, které jsou nezbytné pro </w:t>
      </w:r>
      <w:r w:rsidR="00163735">
        <w:t>vyřízení</w:t>
      </w:r>
      <w:r w:rsidR="008261AE">
        <w:t xml:space="preserve"> žádosti.</w:t>
      </w:r>
    </w:p>
    <w:p w14:paraId="6661963E" w14:textId="4AADE57E" w:rsidR="008261AE" w:rsidRPr="008261AE" w:rsidRDefault="008261AE" w:rsidP="005C167A">
      <w:pPr>
        <w:spacing w:after="120"/>
      </w:pPr>
      <w:r>
        <w:rPr>
          <w:b/>
        </w:rPr>
        <w:t>K řádku 2</w:t>
      </w:r>
      <w:r w:rsidRPr="007D4930">
        <w:rPr>
          <w:b/>
        </w:rPr>
        <w:t>.1:</w:t>
      </w:r>
      <w:r>
        <w:rPr>
          <w:b/>
        </w:rPr>
        <w:t xml:space="preserve"> </w:t>
      </w:r>
      <w:r w:rsidRPr="008261AE">
        <w:t>Pokud je žadatel nepodnikající fyzická osoba</w:t>
      </w:r>
      <w:r>
        <w:t xml:space="preserve"> </w:t>
      </w:r>
      <w:r w:rsidR="00DB7D9C">
        <w:t>uvede se „FO“. Pokud je žadatel podnikající fyzická osoba, uvede se „FOP“. Pokud je žadatel právnická osoba, uvede se „PO“.</w:t>
      </w:r>
    </w:p>
    <w:p w14:paraId="02D0DB95" w14:textId="133CECD7" w:rsidR="008261AE" w:rsidRDefault="008261AE" w:rsidP="005C167A">
      <w:pPr>
        <w:spacing w:after="120"/>
      </w:pPr>
      <w:r w:rsidRPr="007D4930">
        <w:rPr>
          <w:b/>
        </w:rPr>
        <w:t>K</w:t>
      </w:r>
      <w:r w:rsidR="00D966D7">
        <w:rPr>
          <w:b/>
        </w:rPr>
        <w:t xml:space="preserve"> seskupení </w:t>
      </w:r>
      <w:r w:rsidRPr="007D4930">
        <w:rPr>
          <w:b/>
        </w:rPr>
        <w:t>řádk</w:t>
      </w:r>
      <w:r w:rsidR="00D966D7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>2.2</w:t>
      </w:r>
      <w:r w:rsidRPr="007D4930">
        <w:rPr>
          <w:b/>
        </w:rPr>
        <w:t>:</w:t>
      </w:r>
      <w:r w:rsidR="00DB7D9C">
        <w:rPr>
          <w:b/>
        </w:rPr>
        <w:t xml:space="preserve"> </w:t>
      </w:r>
      <w:r w:rsidR="00D966D7" w:rsidRPr="004F6582">
        <w:t xml:space="preserve">Řádky </w:t>
      </w:r>
      <w:r w:rsidR="008B5393" w:rsidRPr="004F6582">
        <w:t>v</w:t>
      </w:r>
      <w:r w:rsidR="008B5393">
        <w:t> </w:t>
      </w:r>
      <w:r w:rsidR="00D966D7" w:rsidRPr="00F15420">
        <w:t xml:space="preserve">rámci tohoto seskupení </w:t>
      </w:r>
      <w:r w:rsidR="00DA7E42">
        <w:t xml:space="preserve">se vyplňují, pokud je žadatelem </w:t>
      </w:r>
      <w:r w:rsidR="00B7119E">
        <w:t xml:space="preserve">nepodnikající </w:t>
      </w:r>
      <w:r w:rsidR="00D966D7" w:rsidRPr="00F15420">
        <w:t xml:space="preserve">fyzická </w:t>
      </w:r>
      <w:r w:rsidR="00E752C7">
        <w:t>osoba</w:t>
      </w:r>
      <w:r w:rsidR="00DA7E42">
        <w:t xml:space="preserve"> </w:t>
      </w:r>
      <w:r w:rsidR="00B7119E">
        <w:t>nebo</w:t>
      </w:r>
      <w:r w:rsidR="00DA7E42">
        <w:t xml:space="preserve"> podnikající fyzická osoba</w:t>
      </w:r>
      <w:r w:rsidR="00E752C7" w:rsidRPr="00B7119E">
        <w:t>.</w:t>
      </w:r>
    </w:p>
    <w:p w14:paraId="1FF1ACE3" w14:textId="1976B5BC" w:rsidR="00E752C7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2.2.1: </w:t>
      </w:r>
      <w:r w:rsidRPr="00E752C7">
        <w:t xml:space="preserve">Uvedou se všechna osobní jména </w:t>
      </w:r>
      <w:r w:rsidR="008B5393" w:rsidRPr="00E752C7">
        <w:t>a</w:t>
      </w:r>
      <w:r w:rsidR="008B5393">
        <w:t> </w:t>
      </w:r>
      <w:r w:rsidRPr="00E752C7">
        <w:t>příjmení.</w:t>
      </w:r>
    </w:p>
    <w:p w14:paraId="1689C321" w14:textId="20322442" w:rsidR="00E752C7" w:rsidRPr="00E752C7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2.2.2: </w:t>
      </w:r>
      <w:r>
        <w:t>Uvede se rodné číslo bez lomítka. Pokud není rodné číslo přiděleno</w:t>
      </w:r>
      <w:r w:rsidR="00062746">
        <w:t>,</w:t>
      </w:r>
      <w:r w:rsidR="0028400A">
        <w:t xml:space="preserve"> ponechá se </w:t>
      </w:r>
      <w:r w:rsidR="0028400A" w:rsidRPr="0028400A">
        <w:t>řádek prázdný.</w:t>
      </w:r>
    </w:p>
    <w:p w14:paraId="4DBBE596" w14:textId="191F152C" w:rsidR="00E752C7" w:rsidRPr="00E752C7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2.2.3:</w:t>
      </w:r>
      <w:r>
        <w:t xml:space="preserve"> Uvede se </w:t>
      </w:r>
      <w:r w:rsidR="00062746">
        <w:t xml:space="preserve">datum narození </w:t>
      </w:r>
      <w:r>
        <w:t>ve formátu „</w:t>
      </w:r>
      <w:proofErr w:type="gramStart"/>
      <w:r>
        <w:t>DD.MM</w:t>
      </w:r>
      <w:proofErr w:type="gramEnd"/>
      <w:r>
        <w:t>.RRRR“.</w:t>
      </w:r>
      <w:r w:rsidR="00062746" w:rsidRPr="00062746">
        <w:t xml:space="preserve"> Pokud je uvedeno rodné číslo</w:t>
      </w:r>
      <w:r w:rsidR="00062746">
        <w:t xml:space="preserve"> v řádku 2.2.2</w:t>
      </w:r>
      <w:r w:rsidR="00062746" w:rsidRPr="00062746">
        <w:t>, ponechá se řádek prázdný</w:t>
      </w:r>
      <w:r w:rsidR="00062746">
        <w:t>.</w:t>
      </w:r>
    </w:p>
    <w:p w14:paraId="74EDACDC" w14:textId="25FB90BF" w:rsidR="00E752C7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2.2.4: </w:t>
      </w:r>
      <w:r w:rsidRPr="00E752C7">
        <w:t xml:space="preserve">Uvede se </w:t>
      </w:r>
      <w:r w:rsidR="00C35F24">
        <w:t>město a stát místa</w:t>
      </w:r>
      <w:r w:rsidRPr="00E752C7">
        <w:t xml:space="preserve"> narození</w:t>
      </w:r>
      <w:r>
        <w:t>.</w:t>
      </w:r>
    </w:p>
    <w:p w14:paraId="054ED1E7" w14:textId="3050EF4B" w:rsidR="00E752C7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2.2.5:</w:t>
      </w:r>
      <w:r w:rsidR="005C167A" w:rsidRPr="005C167A">
        <w:t xml:space="preserve"> </w:t>
      </w:r>
      <w:r w:rsidR="005C167A">
        <w:t xml:space="preserve">Uvede se adresa </w:t>
      </w:r>
      <w:r w:rsidR="0063174C">
        <w:t>místa trvalého nebo jiného pobytu</w:t>
      </w:r>
      <w:r w:rsidR="005C167A">
        <w:t xml:space="preserve"> </w:t>
      </w:r>
      <w:r w:rsidR="0063174C">
        <w:t>žadatele</w:t>
      </w:r>
      <w:r w:rsidR="005C167A">
        <w:t xml:space="preserve"> </w:t>
      </w:r>
      <w:r w:rsidR="005C167A" w:rsidRPr="007D42C5">
        <w:t xml:space="preserve">ve formě referenční vazby (kódu adresního místa) na referenční údaj </w:t>
      </w:r>
      <w:r w:rsidR="008B5393" w:rsidRPr="007D42C5">
        <w:t>o</w:t>
      </w:r>
      <w:r w:rsidR="008B5393">
        <w:t> </w:t>
      </w:r>
      <w:r w:rsidR="005C167A" w:rsidRPr="007D42C5">
        <w:t xml:space="preserve">adrese </w:t>
      </w:r>
      <w:r w:rsidR="008B5393" w:rsidRPr="007D42C5">
        <w:t>v</w:t>
      </w:r>
      <w:r w:rsidR="008B5393">
        <w:t> </w:t>
      </w:r>
      <w:r w:rsidR="005C167A" w:rsidRPr="007D42C5">
        <w:t>registru územní identifikace</w:t>
      </w:r>
      <w:r w:rsidR="005C167A">
        <w:t>. Nachází-li se adresa v zahraničí, uvede se slovy.</w:t>
      </w:r>
    </w:p>
    <w:p w14:paraId="347EB9C6" w14:textId="2DD4FB13" w:rsidR="00E752C7" w:rsidRPr="006B0FC9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2.2.6:</w:t>
      </w:r>
      <w:r w:rsidR="006B0FC9">
        <w:rPr>
          <w:b/>
        </w:rPr>
        <w:t xml:space="preserve"> </w:t>
      </w:r>
      <w:r w:rsidR="006B0FC9" w:rsidRPr="006B0FC9">
        <w:t>Uvede se</w:t>
      </w:r>
      <w:r w:rsidR="00C35F24">
        <w:t xml:space="preserve"> plný název státu, jehož je žadatel </w:t>
      </w:r>
      <w:r w:rsidR="006B0FC9" w:rsidRPr="006B0FC9">
        <w:t>státní</w:t>
      </w:r>
      <w:r w:rsidR="00C35F24">
        <w:t>m</w:t>
      </w:r>
      <w:r w:rsidR="006B0FC9" w:rsidRPr="006B0FC9">
        <w:t xml:space="preserve"> občan</w:t>
      </w:r>
      <w:r w:rsidR="00C35F24">
        <w:t xml:space="preserve">em. Je-li státním občanem více států, uvedou se všechny oddělené </w:t>
      </w:r>
      <w:r w:rsidR="00EB22F4">
        <w:t>středníkem</w:t>
      </w:r>
      <w:r w:rsidR="006B0FC9" w:rsidRPr="006B0FC9">
        <w:t>.</w:t>
      </w:r>
    </w:p>
    <w:p w14:paraId="0F944C50" w14:textId="5417FCF8" w:rsidR="00E752C7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2.2.7:</w:t>
      </w:r>
      <w:r w:rsidR="007843D9">
        <w:rPr>
          <w:b/>
        </w:rPr>
        <w:t xml:space="preserve"> </w:t>
      </w:r>
      <w:r w:rsidR="007843D9" w:rsidRPr="007843D9">
        <w:t xml:space="preserve">Uvede se číslo </w:t>
      </w:r>
      <w:r w:rsidR="008B5393" w:rsidRPr="007843D9">
        <w:t>a</w:t>
      </w:r>
      <w:r w:rsidR="008B5393">
        <w:t> </w:t>
      </w:r>
      <w:r w:rsidR="007843D9" w:rsidRPr="007843D9">
        <w:t xml:space="preserve">druh dokladu </w:t>
      </w:r>
      <w:r w:rsidR="00EB22F4">
        <w:t>oddělené středníkem</w:t>
      </w:r>
      <w:r w:rsidR="007843D9">
        <w:t>.</w:t>
      </w:r>
    </w:p>
    <w:p w14:paraId="344322A7" w14:textId="7E85984A" w:rsidR="00FF558E" w:rsidRDefault="00E752C7" w:rsidP="005C167A">
      <w:pPr>
        <w:spacing w:after="120"/>
      </w:pPr>
      <w:r>
        <w:rPr>
          <w:b/>
        </w:rPr>
        <w:t>K </w:t>
      </w:r>
      <w:r w:rsidR="00FF558E">
        <w:rPr>
          <w:b/>
        </w:rPr>
        <w:t>řádku</w:t>
      </w:r>
      <w:r>
        <w:rPr>
          <w:b/>
        </w:rPr>
        <w:t xml:space="preserve"> 2.2.8:</w:t>
      </w:r>
      <w:r w:rsidR="00FF558E">
        <w:rPr>
          <w:b/>
        </w:rPr>
        <w:t xml:space="preserve"> </w:t>
      </w:r>
      <w:r w:rsidR="00FF558E" w:rsidRPr="007843D9">
        <w:t>Uvede se</w:t>
      </w:r>
      <w:r w:rsidR="00FF558E">
        <w:t xml:space="preserve"> stát </w:t>
      </w:r>
      <w:r w:rsidR="008B5393">
        <w:t>a </w:t>
      </w:r>
      <w:r w:rsidR="00FF558E">
        <w:t>orgán, který vydal průkaz totožnosti podle řádku 2.2.</w:t>
      </w:r>
      <w:r w:rsidR="008B5393">
        <w:t>7</w:t>
      </w:r>
      <w:r w:rsidR="0038059B">
        <w:t>, oddělené středníkem</w:t>
      </w:r>
      <w:r w:rsidR="00FF558E">
        <w:t>.</w:t>
      </w:r>
    </w:p>
    <w:p w14:paraId="109B088E" w14:textId="023B2A2B" w:rsidR="00E752C7" w:rsidRDefault="00E752C7" w:rsidP="005C167A">
      <w:pPr>
        <w:spacing w:after="120"/>
      </w:pPr>
      <w:r>
        <w:rPr>
          <w:b/>
        </w:rPr>
        <w:lastRenderedPageBreak/>
        <w:t>K </w:t>
      </w:r>
      <w:r w:rsidR="00FF558E">
        <w:rPr>
          <w:b/>
        </w:rPr>
        <w:t>řádku</w:t>
      </w:r>
      <w:r>
        <w:rPr>
          <w:b/>
        </w:rPr>
        <w:t xml:space="preserve"> 2.2.9:</w:t>
      </w:r>
      <w:r w:rsidR="00FF558E">
        <w:rPr>
          <w:b/>
        </w:rPr>
        <w:t xml:space="preserve"> </w:t>
      </w:r>
      <w:r w:rsidR="00FF558E" w:rsidRPr="00FF558E">
        <w:t>Uvede se poslední den platnosti průkaz</w:t>
      </w:r>
      <w:r w:rsidR="00FF558E">
        <w:t>u</w:t>
      </w:r>
      <w:r w:rsidR="00FF558E" w:rsidRPr="00FF558E">
        <w:t xml:space="preserve"> totožnosti podle řádku 2.2.</w:t>
      </w:r>
      <w:r w:rsidR="008B5393" w:rsidRPr="00FF558E">
        <w:t>7</w:t>
      </w:r>
      <w:r w:rsidR="008B5393">
        <w:t> </w:t>
      </w:r>
      <w:r w:rsidR="00FF558E" w:rsidRPr="00FF558E">
        <w:t>ve formátu „</w:t>
      </w:r>
      <w:proofErr w:type="gramStart"/>
      <w:r w:rsidR="00FF558E" w:rsidRPr="00FF558E">
        <w:t>DD.MM</w:t>
      </w:r>
      <w:proofErr w:type="gramEnd"/>
      <w:r w:rsidR="00FF558E" w:rsidRPr="00FF558E">
        <w:t>.RRRR“.</w:t>
      </w:r>
    </w:p>
    <w:p w14:paraId="6B67C8F7" w14:textId="3B27B902" w:rsidR="008261AE" w:rsidRDefault="008261AE" w:rsidP="005C167A">
      <w:pPr>
        <w:spacing w:after="120"/>
      </w:pPr>
      <w:r w:rsidRPr="007D4930">
        <w:rPr>
          <w:b/>
        </w:rPr>
        <w:t>K</w:t>
      </w:r>
      <w:r w:rsidR="00D966D7">
        <w:rPr>
          <w:b/>
        </w:rPr>
        <w:t xml:space="preserve"> seskupení </w:t>
      </w:r>
      <w:r w:rsidRPr="007D4930">
        <w:rPr>
          <w:b/>
        </w:rPr>
        <w:t>řádk</w:t>
      </w:r>
      <w:r w:rsidR="00D966D7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>2.3</w:t>
      </w:r>
      <w:r w:rsidRPr="007D4930">
        <w:rPr>
          <w:b/>
        </w:rPr>
        <w:t>:</w:t>
      </w:r>
      <w:r w:rsidR="00FA69B7" w:rsidRPr="00FA69B7">
        <w:t xml:space="preserve"> </w:t>
      </w:r>
      <w:r w:rsidR="00D966D7">
        <w:t xml:space="preserve">Řádky v rámci tohoto seskupení </w:t>
      </w:r>
      <w:r w:rsidR="009E7D89">
        <w:t xml:space="preserve">se </w:t>
      </w:r>
      <w:r w:rsidR="00FA69B7">
        <w:t>vyplňuj</w:t>
      </w:r>
      <w:r w:rsidR="0038059B">
        <w:t>í</w:t>
      </w:r>
      <w:r w:rsidR="00FA69B7">
        <w:t xml:space="preserve"> pouze</w:t>
      </w:r>
      <w:r w:rsidR="00015F5B">
        <w:t>,</w:t>
      </w:r>
      <w:r w:rsidR="009E7D89">
        <w:t xml:space="preserve"> pokud je žadatelem </w:t>
      </w:r>
      <w:r w:rsidR="0038059B">
        <w:t xml:space="preserve">podnikající </w:t>
      </w:r>
      <w:r w:rsidR="00FA69B7">
        <w:t>fyzická osoba.</w:t>
      </w:r>
    </w:p>
    <w:p w14:paraId="254058CB" w14:textId="5E73A364" w:rsidR="0063174C" w:rsidRDefault="0063174C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2.3.1</w:t>
      </w:r>
      <w:r w:rsidRPr="007D4930">
        <w:rPr>
          <w:b/>
        </w:rPr>
        <w:t>:</w:t>
      </w:r>
      <w:r>
        <w:rPr>
          <w:b/>
        </w:rPr>
        <w:t xml:space="preserve"> </w:t>
      </w:r>
      <w:r w:rsidRPr="0063174C">
        <w:t>Uvede se obchodní firma</w:t>
      </w:r>
      <w:r w:rsidR="0038059B">
        <w:t>, pokud ji žadatel má</w:t>
      </w:r>
      <w:r w:rsidRPr="0063174C">
        <w:t>.</w:t>
      </w:r>
    </w:p>
    <w:p w14:paraId="46392153" w14:textId="4B2452C2" w:rsidR="0063174C" w:rsidRDefault="0063174C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2.3.2</w:t>
      </w:r>
      <w:r w:rsidRPr="007D4930">
        <w:rPr>
          <w:b/>
        </w:rPr>
        <w:t>:</w:t>
      </w:r>
      <w:r>
        <w:rPr>
          <w:b/>
        </w:rPr>
        <w:t xml:space="preserve"> </w:t>
      </w:r>
      <w:r w:rsidRPr="0063174C">
        <w:t>Uvede se dodatek</w:t>
      </w:r>
      <w:r w:rsidRPr="00292BB8">
        <w:t xml:space="preserve"> odlišující podnikatele nebo druh podnikání</w:t>
      </w:r>
      <w:r>
        <w:t xml:space="preserve">. </w:t>
      </w:r>
      <w:r w:rsidR="0038059B">
        <w:t>Pokud žadatel nemá dodatek</w:t>
      </w:r>
      <w:r>
        <w:t xml:space="preserve">, </w:t>
      </w:r>
      <w:r w:rsidR="00062746" w:rsidRPr="00062746">
        <w:t>ponechá se řádek prázdný</w:t>
      </w:r>
      <w:r>
        <w:t>.</w:t>
      </w:r>
    </w:p>
    <w:p w14:paraId="31441F79" w14:textId="0B8549B4" w:rsidR="0063174C" w:rsidRDefault="0063174C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2.3.3</w:t>
      </w:r>
      <w:r w:rsidRPr="007D4930">
        <w:rPr>
          <w:b/>
        </w:rPr>
        <w:t>:</w:t>
      </w:r>
      <w:r>
        <w:rPr>
          <w:b/>
        </w:rPr>
        <w:t xml:space="preserve"> </w:t>
      </w:r>
      <w:r w:rsidR="00A971BA" w:rsidRPr="00A971BA">
        <w:t xml:space="preserve">Uvede se identifikační číslo </w:t>
      </w:r>
      <w:r w:rsidR="00A971BA">
        <w:t>žadatele</w:t>
      </w:r>
      <w:r w:rsidR="00A971BA" w:rsidRPr="00A971BA">
        <w:t xml:space="preserve"> podle zákona o základních registrech.</w:t>
      </w:r>
      <w:r w:rsidR="00A971BA">
        <w:t xml:space="preserve"> </w:t>
      </w:r>
      <w:r w:rsidR="00A971BA" w:rsidRPr="00A971BA">
        <w:t xml:space="preserve">Pokud </w:t>
      </w:r>
      <w:r w:rsidR="00A971BA">
        <w:t>není přiděleno</w:t>
      </w:r>
      <w:r w:rsidR="00A971BA" w:rsidRPr="00A971BA">
        <w:t>, ponechá se řádek prázdný.</w:t>
      </w:r>
    </w:p>
    <w:p w14:paraId="0E150F88" w14:textId="69D8E608" w:rsidR="0063174C" w:rsidRDefault="0063174C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2.3.4</w:t>
      </w:r>
      <w:r w:rsidRPr="007D4930">
        <w:rPr>
          <w:b/>
        </w:rPr>
        <w:t>:</w:t>
      </w:r>
      <w:r w:rsidRPr="0063174C">
        <w:t xml:space="preserve"> </w:t>
      </w:r>
      <w:r>
        <w:t xml:space="preserve">Uvede se adresa sídla žadatele </w:t>
      </w:r>
      <w:r w:rsidRPr="007D42C5">
        <w:t xml:space="preserve">ve formě referenční vazby (kódu adresního místa) na referenční údaj </w:t>
      </w:r>
      <w:r w:rsidR="008B5393" w:rsidRPr="007D42C5">
        <w:t>o</w:t>
      </w:r>
      <w:r w:rsidR="008B5393">
        <w:t> </w:t>
      </w:r>
      <w:r w:rsidRPr="007D42C5">
        <w:t xml:space="preserve">adrese </w:t>
      </w:r>
      <w:r w:rsidR="008B5393" w:rsidRPr="007D42C5">
        <w:t>v</w:t>
      </w:r>
      <w:r w:rsidR="008B5393">
        <w:t> </w:t>
      </w:r>
      <w:r w:rsidRPr="007D42C5">
        <w:t>registru územní identifikace</w:t>
      </w:r>
      <w:r>
        <w:t>. Nachází-li se adresa v zahraničí, uvede se slovy.</w:t>
      </w:r>
    </w:p>
    <w:p w14:paraId="3F29FF5C" w14:textId="27FD765F" w:rsidR="00CC5D05" w:rsidRDefault="008261AE" w:rsidP="00CC5D05">
      <w:pPr>
        <w:spacing w:after="120"/>
      </w:pPr>
      <w:r w:rsidRPr="007D4930">
        <w:rPr>
          <w:b/>
        </w:rPr>
        <w:t>K</w:t>
      </w:r>
      <w:r w:rsidR="00D966D7">
        <w:rPr>
          <w:b/>
        </w:rPr>
        <w:t xml:space="preserve"> seskupení </w:t>
      </w:r>
      <w:r w:rsidRPr="007D4930">
        <w:rPr>
          <w:b/>
        </w:rPr>
        <w:t>řádk</w:t>
      </w:r>
      <w:r w:rsidR="00D966D7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>2.4</w:t>
      </w:r>
      <w:r w:rsidRPr="007D4930">
        <w:rPr>
          <w:b/>
        </w:rPr>
        <w:t>:</w:t>
      </w:r>
      <w:r w:rsidR="00CC5D05" w:rsidRPr="00CC5D05">
        <w:t xml:space="preserve"> </w:t>
      </w:r>
      <w:r w:rsidR="00D966D7" w:rsidRPr="00D966D7">
        <w:t xml:space="preserve">Řádky </w:t>
      </w:r>
      <w:r w:rsidR="008B5393" w:rsidRPr="00D966D7">
        <w:t>v</w:t>
      </w:r>
      <w:r w:rsidR="008B5393">
        <w:t> </w:t>
      </w:r>
      <w:r w:rsidR="00D966D7" w:rsidRPr="00D966D7">
        <w:t xml:space="preserve">rámci tohoto seskupení </w:t>
      </w:r>
      <w:r w:rsidR="00C119EF">
        <w:t xml:space="preserve">se </w:t>
      </w:r>
      <w:r w:rsidR="00D966D7" w:rsidRPr="00D966D7">
        <w:t>vyplňuj</w:t>
      </w:r>
      <w:r w:rsidR="00C119EF">
        <w:t>í</w:t>
      </w:r>
      <w:r w:rsidR="00D966D7" w:rsidRPr="00D966D7">
        <w:t xml:space="preserve"> pouze</w:t>
      </w:r>
      <w:r w:rsidR="00C119EF">
        <w:t>, pokud je žadatelem</w:t>
      </w:r>
      <w:r w:rsidR="00D966D7" w:rsidRPr="00D966D7">
        <w:t xml:space="preserve"> právnická osoba</w:t>
      </w:r>
      <w:r w:rsidR="00CC5D05">
        <w:t>.</w:t>
      </w:r>
    </w:p>
    <w:p w14:paraId="173E25B3" w14:textId="1FB0610F" w:rsidR="008261AE" w:rsidRDefault="00CC5D05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2.4.1</w:t>
      </w:r>
      <w:r w:rsidRPr="007D4930">
        <w:rPr>
          <w:b/>
        </w:rPr>
        <w:t>:</w:t>
      </w:r>
      <w:r w:rsidRPr="00CC5D05">
        <w:t xml:space="preserve"> </w:t>
      </w:r>
      <w:r w:rsidRPr="0063174C">
        <w:t xml:space="preserve">Uvede se </w:t>
      </w:r>
      <w:r>
        <w:t>název právnické osoby</w:t>
      </w:r>
      <w:r w:rsidRPr="0063174C">
        <w:t>.</w:t>
      </w:r>
      <w:r w:rsidRPr="00CC5D05">
        <w:t xml:space="preserve"> </w:t>
      </w:r>
      <w:r>
        <w:t>Pokud j</w:t>
      </w:r>
      <w:r w:rsidRPr="00CC5D05">
        <w:t>e</w:t>
      </w:r>
      <w:r>
        <w:t xml:space="preserve"> žadatel</w:t>
      </w:r>
      <w:r w:rsidRPr="00CC5D05">
        <w:t xml:space="preserve"> evidován </w:t>
      </w:r>
      <w:r w:rsidR="008B5393" w:rsidRPr="00CC5D05">
        <w:t>v</w:t>
      </w:r>
      <w:r w:rsidR="008B5393">
        <w:t> </w:t>
      </w:r>
      <w:r w:rsidRPr="00CC5D05">
        <w:t xml:space="preserve">obchodním rejstříku nebo jiném podobném rejstříku, včetně zahraničního rejstříku, uvede se název </w:t>
      </w:r>
      <w:r w:rsidR="008B5393" w:rsidRPr="00CC5D05">
        <w:t>v</w:t>
      </w:r>
      <w:r w:rsidR="008B5393">
        <w:t> </w:t>
      </w:r>
      <w:r w:rsidRPr="00CC5D05">
        <w:t xml:space="preserve">podobě, ve kterém je tento název </w:t>
      </w:r>
      <w:r w:rsidR="008B5393" w:rsidRPr="00CC5D05">
        <w:t>v</w:t>
      </w:r>
      <w:r w:rsidR="008B5393">
        <w:t> </w:t>
      </w:r>
      <w:r w:rsidRPr="00CC5D05">
        <w:t>takovém rejstříku evidován</w:t>
      </w:r>
      <w:r w:rsidR="000B1E27">
        <w:t>.</w:t>
      </w:r>
    </w:p>
    <w:p w14:paraId="1D7E7F70" w14:textId="1256DC62" w:rsidR="00CC5D05" w:rsidRDefault="00CC5D05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2.4.2</w:t>
      </w:r>
      <w:r w:rsidRPr="007D4930">
        <w:rPr>
          <w:b/>
        </w:rPr>
        <w:t>:</w:t>
      </w:r>
      <w:r w:rsidRPr="00CC5D05">
        <w:t xml:space="preserve"> Uvede se identifikační číslo žadatele podle zákona </w:t>
      </w:r>
      <w:r w:rsidR="008B5393" w:rsidRPr="00CC5D05">
        <w:t>o</w:t>
      </w:r>
      <w:r w:rsidR="008B5393">
        <w:t> </w:t>
      </w:r>
      <w:r w:rsidRPr="00CC5D05">
        <w:t xml:space="preserve">základních registrech. Není-li takové identifikační číslo osoby přiděleno, uvede se obdobný údaj </w:t>
      </w:r>
      <w:r w:rsidR="008B5393" w:rsidRPr="00CC5D05">
        <w:t>o</w:t>
      </w:r>
      <w:r w:rsidR="008B5393">
        <w:t> </w:t>
      </w:r>
      <w:r w:rsidRPr="00CC5D05">
        <w:t xml:space="preserve">registraci zapsaný </w:t>
      </w:r>
      <w:r w:rsidR="008B5393" w:rsidRPr="00CC5D05">
        <w:t>v</w:t>
      </w:r>
      <w:r w:rsidR="008B5393">
        <w:t> </w:t>
      </w:r>
      <w:r w:rsidRPr="00CC5D05">
        <w:t>obdobném rejstříku</w:t>
      </w:r>
      <w:r w:rsidR="00156BC5">
        <w:t>, včetně zahraničního rejstříku</w:t>
      </w:r>
      <w:r>
        <w:t>.</w:t>
      </w:r>
    </w:p>
    <w:p w14:paraId="5A45A061" w14:textId="71E4D722" w:rsidR="00CC5D05" w:rsidRDefault="00CC5D05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2.4.3</w:t>
      </w:r>
      <w:r w:rsidRPr="007D4930">
        <w:rPr>
          <w:b/>
        </w:rPr>
        <w:t>:</w:t>
      </w:r>
      <w:r w:rsidRPr="00CC5D05">
        <w:t xml:space="preserve"> </w:t>
      </w:r>
      <w:r>
        <w:t xml:space="preserve">Uvede se adresa sídla žadatele </w:t>
      </w:r>
      <w:r w:rsidRPr="007D42C5">
        <w:t xml:space="preserve">ve formě referenční vazby (kódu adresního místa) na referenční údaj </w:t>
      </w:r>
      <w:r w:rsidR="008B5393" w:rsidRPr="007D42C5">
        <w:t>o</w:t>
      </w:r>
      <w:r w:rsidR="008B5393">
        <w:t> </w:t>
      </w:r>
      <w:r w:rsidRPr="007D42C5">
        <w:t xml:space="preserve">adrese </w:t>
      </w:r>
      <w:r w:rsidR="008B5393" w:rsidRPr="007D42C5">
        <w:t>v</w:t>
      </w:r>
      <w:r w:rsidR="008B5393">
        <w:t> </w:t>
      </w:r>
      <w:r w:rsidRPr="007D42C5">
        <w:t>registru územní identifikace</w:t>
      </w:r>
      <w:r>
        <w:t>. Nachází-li se adresa v zahraničí, uvede se slovy.</w:t>
      </w:r>
    </w:p>
    <w:p w14:paraId="79077E3B" w14:textId="39956424" w:rsidR="00CC5D05" w:rsidRDefault="00CC5D05" w:rsidP="005C167A">
      <w:pPr>
        <w:spacing w:after="120"/>
      </w:pPr>
      <w:r w:rsidRPr="007D4930">
        <w:rPr>
          <w:b/>
        </w:rPr>
        <w:t>K</w:t>
      </w:r>
      <w:r w:rsidR="00D966D7">
        <w:rPr>
          <w:b/>
        </w:rPr>
        <w:t xml:space="preserve"> seskupení </w:t>
      </w:r>
      <w:r w:rsidRPr="007D4930">
        <w:rPr>
          <w:b/>
        </w:rPr>
        <w:t>řádk</w:t>
      </w:r>
      <w:r w:rsidR="00D966D7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>2.4.4</w:t>
      </w:r>
      <w:r w:rsidRPr="007D4930">
        <w:rPr>
          <w:b/>
        </w:rPr>
        <w:t>:</w:t>
      </w:r>
      <w:r w:rsidRPr="00FA69B7">
        <w:t xml:space="preserve"> </w:t>
      </w:r>
      <w:r w:rsidR="00D966D7" w:rsidRPr="00D966D7">
        <w:t xml:space="preserve">Řádky </w:t>
      </w:r>
      <w:r w:rsidR="008B5393" w:rsidRPr="00D966D7">
        <w:t>v</w:t>
      </w:r>
      <w:r w:rsidR="008B5393">
        <w:t> </w:t>
      </w:r>
      <w:r w:rsidR="00D966D7" w:rsidRPr="00D966D7">
        <w:t xml:space="preserve">rámci tohoto seskupení </w:t>
      </w:r>
      <w:r w:rsidR="007467F3">
        <w:t xml:space="preserve">se vyplňují pouze, pokud je žadatelem </w:t>
      </w:r>
      <w:r w:rsidR="00D966D7" w:rsidRPr="00D966D7">
        <w:t>právnická</w:t>
      </w:r>
      <w:r w:rsidR="00D966D7">
        <w:t xml:space="preserve"> osoba</w:t>
      </w:r>
      <w:r>
        <w:t>, která má člena statutárního orgánu fyzickou osobu.</w:t>
      </w:r>
      <w:r w:rsidR="00B05ECE">
        <w:t xml:space="preserve"> Počet řádků v seskupení je stejný, jako je počet fyzických osob, které jsou členem statutárního orgánu</w:t>
      </w:r>
      <w:r w:rsidR="0040481F">
        <w:t xml:space="preserve"> (např. druhá</w:t>
      </w:r>
      <w:r w:rsidR="00C44B91">
        <w:t xml:space="preserve"> osoba bude na řádku 2.4.4.2)</w:t>
      </w:r>
      <w:r w:rsidR="00B05ECE">
        <w:t>.</w:t>
      </w:r>
    </w:p>
    <w:p w14:paraId="454F079A" w14:textId="7246FCDB" w:rsidR="00B05ECE" w:rsidRDefault="00B05ECE" w:rsidP="005C167A">
      <w:pPr>
        <w:spacing w:after="120"/>
        <w:rPr>
          <w:b/>
        </w:rPr>
      </w:pPr>
      <w:r w:rsidRPr="007D4930">
        <w:rPr>
          <w:b/>
        </w:rPr>
        <w:t>K řádk</w:t>
      </w:r>
      <w:r w:rsidR="009061E1">
        <w:rPr>
          <w:b/>
        </w:rPr>
        <w:t>ům</w:t>
      </w:r>
      <w:r w:rsidRPr="007D4930">
        <w:rPr>
          <w:b/>
        </w:rPr>
        <w:t xml:space="preserve"> </w:t>
      </w:r>
      <w:r>
        <w:rPr>
          <w:b/>
        </w:rPr>
        <w:t>2.4.4.</w:t>
      </w:r>
      <w:r w:rsidR="008B5393">
        <w:rPr>
          <w:b/>
        </w:rPr>
        <w:t>1 a </w:t>
      </w:r>
      <w:r w:rsidR="009061E1">
        <w:rPr>
          <w:b/>
        </w:rPr>
        <w:t>následujícím</w:t>
      </w:r>
      <w:r w:rsidRPr="007D4930">
        <w:rPr>
          <w:b/>
        </w:rPr>
        <w:t>:</w:t>
      </w:r>
      <w:r>
        <w:rPr>
          <w:b/>
        </w:rPr>
        <w:t xml:space="preserve"> </w:t>
      </w:r>
      <w:r w:rsidRPr="00B05ECE">
        <w:t xml:space="preserve">Uvedou se identifikační údaje fyzické osoby podle </w:t>
      </w:r>
      <w:r w:rsidR="008B5393" w:rsidRPr="00B05ECE">
        <w:t>§</w:t>
      </w:r>
      <w:r w:rsidR="008B5393">
        <w:t> </w:t>
      </w:r>
      <w:r w:rsidR="008B5393" w:rsidRPr="00B05ECE">
        <w:t>5</w:t>
      </w:r>
      <w:r w:rsidR="008B5393">
        <w:t> </w:t>
      </w:r>
      <w:r w:rsidRPr="00B05ECE">
        <w:t xml:space="preserve">odst. </w:t>
      </w:r>
      <w:r w:rsidR="008B5393" w:rsidRPr="00B05ECE">
        <w:t>1</w:t>
      </w:r>
      <w:r w:rsidR="008B5393">
        <w:t> </w:t>
      </w:r>
      <w:r w:rsidRPr="00B05ECE">
        <w:t>písm. a) zákona</w:t>
      </w:r>
      <w:r>
        <w:t xml:space="preserve"> ve struktuře</w:t>
      </w:r>
      <w:r w:rsidR="00361393">
        <w:t>:</w:t>
      </w:r>
      <w:r>
        <w:t xml:space="preserve"> </w:t>
      </w:r>
      <w:r w:rsidR="00361393">
        <w:t>všechna její osobní jména a příjmení,</w:t>
      </w:r>
      <w:r w:rsidRPr="00B05ECE">
        <w:t xml:space="preserve"> rodné číslo</w:t>
      </w:r>
      <w:r w:rsidR="00361393">
        <w:t xml:space="preserve"> bez lomítka, nebo </w:t>
      </w:r>
      <w:r w:rsidRPr="00B05ECE">
        <w:t xml:space="preserve">datum narození </w:t>
      </w:r>
      <w:r w:rsidR="008B5393" w:rsidRPr="00B05ECE">
        <w:t>a</w:t>
      </w:r>
      <w:r w:rsidR="008B5393">
        <w:t> </w:t>
      </w:r>
      <w:r w:rsidRPr="00B05ECE">
        <w:t>pohlaví</w:t>
      </w:r>
      <w:r w:rsidR="00361393">
        <w:t>,</w:t>
      </w:r>
      <w:r w:rsidRPr="00B05ECE">
        <w:t xml:space="preserve"> </w:t>
      </w:r>
      <w:r>
        <w:t xml:space="preserve">pokud </w:t>
      </w:r>
      <w:r w:rsidRPr="00B05ECE">
        <w:t>nebylo</w:t>
      </w:r>
      <w:r>
        <w:t xml:space="preserve"> rodné číslo</w:t>
      </w:r>
      <w:r w:rsidRPr="00B05ECE">
        <w:t xml:space="preserve"> přiděleno</w:t>
      </w:r>
      <w:r w:rsidR="00361393">
        <w:t xml:space="preserve">, </w:t>
      </w:r>
      <w:r w:rsidR="00EC5780">
        <w:t>místo narození</w:t>
      </w:r>
      <w:r w:rsidR="00361393">
        <w:t>, adresa místa trvalého nebo jiného</w:t>
      </w:r>
      <w:r w:rsidR="00EC5780">
        <w:t xml:space="preserve"> pobyt</w:t>
      </w:r>
      <w:r w:rsidR="00361393">
        <w:t>u</w:t>
      </w:r>
      <w:r w:rsidR="00EC5780">
        <w:t xml:space="preserve"> </w:t>
      </w:r>
      <w:r w:rsidR="00EC5780" w:rsidRPr="007D42C5">
        <w:t xml:space="preserve">ve formě referenční vazby na referenční údaj </w:t>
      </w:r>
      <w:r w:rsidR="008B5393" w:rsidRPr="007D42C5">
        <w:t>o</w:t>
      </w:r>
      <w:r w:rsidR="008B5393">
        <w:t> </w:t>
      </w:r>
      <w:r w:rsidR="00EC5780" w:rsidRPr="007D42C5">
        <w:t xml:space="preserve">adrese </w:t>
      </w:r>
      <w:r w:rsidR="008B5393" w:rsidRPr="007D42C5">
        <w:t>v</w:t>
      </w:r>
      <w:r w:rsidR="008B5393">
        <w:t> </w:t>
      </w:r>
      <w:r w:rsidR="00EC5780" w:rsidRPr="007D42C5">
        <w:t>registru územní identifikace</w:t>
      </w:r>
      <w:r w:rsidR="00361393">
        <w:t>,</w:t>
      </w:r>
      <w:r w:rsidR="00EC5780">
        <w:t xml:space="preserve"> nachází-li se adresa v zahraničí, uvede se slovy</w:t>
      </w:r>
      <w:r w:rsidR="00361393">
        <w:t xml:space="preserve">, </w:t>
      </w:r>
      <w:r w:rsidRPr="00B05ECE">
        <w:t>státní občanství</w:t>
      </w:r>
      <w:r w:rsidR="00361393">
        <w:t>,</w:t>
      </w:r>
      <w:r w:rsidRPr="00B05ECE">
        <w:t xml:space="preserve"> </w:t>
      </w:r>
      <w:r w:rsidR="00EC5780">
        <w:t xml:space="preserve">číslo </w:t>
      </w:r>
      <w:r w:rsidR="008B5393">
        <w:t>a </w:t>
      </w:r>
      <w:r w:rsidR="00EC5780">
        <w:t>druh průkazu totožnosti</w:t>
      </w:r>
      <w:r w:rsidR="00361393">
        <w:t>,</w:t>
      </w:r>
      <w:r w:rsidR="00EC5780">
        <w:t xml:space="preserve"> stát </w:t>
      </w:r>
      <w:r w:rsidR="008B5393">
        <w:t>a </w:t>
      </w:r>
      <w:r w:rsidRPr="00B05ECE">
        <w:t>orgán, který průkaz totožnosti vydal</w:t>
      </w:r>
      <w:r w:rsidR="00361393">
        <w:t xml:space="preserve"> a</w:t>
      </w:r>
      <w:r w:rsidRPr="00B05ECE">
        <w:t xml:space="preserve"> </w:t>
      </w:r>
      <w:r w:rsidR="00EC5780">
        <w:t>p</w:t>
      </w:r>
      <w:r w:rsidR="00EC5780" w:rsidRPr="00EC5780">
        <w:t>oslední den platnosti průkazu totožnosti</w:t>
      </w:r>
      <w:r w:rsidR="00361393">
        <w:t>; jednotlivé položky se oddělí středníkem</w:t>
      </w:r>
      <w:r>
        <w:t>.</w:t>
      </w:r>
    </w:p>
    <w:p w14:paraId="3575348A" w14:textId="6F965CDB" w:rsidR="00CC5D05" w:rsidRDefault="00CC5D05" w:rsidP="005C167A">
      <w:pPr>
        <w:spacing w:after="120"/>
      </w:pPr>
      <w:r w:rsidRPr="007B5A48">
        <w:rPr>
          <w:b/>
        </w:rPr>
        <w:t>K</w:t>
      </w:r>
      <w:r w:rsidR="00782654" w:rsidRPr="007B5A48">
        <w:rPr>
          <w:b/>
        </w:rPr>
        <w:t xml:space="preserve"> seskupení </w:t>
      </w:r>
      <w:r w:rsidRPr="007B5A48">
        <w:rPr>
          <w:b/>
        </w:rPr>
        <w:t>řádk</w:t>
      </w:r>
      <w:r w:rsidR="00782654" w:rsidRPr="007B5A48">
        <w:rPr>
          <w:b/>
        </w:rPr>
        <w:t>ů</w:t>
      </w:r>
      <w:r w:rsidRPr="007B5A48">
        <w:rPr>
          <w:b/>
        </w:rPr>
        <w:t xml:space="preserve"> 2.4.5:</w:t>
      </w:r>
      <w:r w:rsidR="00C44B91" w:rsidRPr="007B5A48">
        <w:t xml:space="preserve"> </w:t>
      </w:r>
      <w:r w:rsidR="00D966D7" w:rsidRPr="007B5A48">
        <w:t>Ř</w:t>
      </w:r>
      <w:r w:rsidR="00782654" w:rsidRPr="007B5A48">
        <w:t xml:space="preserve">ádky v rámci tohoto seskupení </w:t>
      </w:r>
      <w:r w:rsidR="007467F3" w:rsidRPr="007B5A48">
        <w:t xml:space="preserve">se vyplňují </w:t>
      </w:r>
      <w:r w:rsidR="00C44B91" w:rsidRPr="007B5A48">
        <w:t>pouze</w:t>
      </w:r>
      <w:r w:rsidR="007467F3" w:rsidRPr="007B5A48">
        <w:t xml:space="preserve">, pokud je žadatelem </w:t>
      </w:r>
      <w:r w:rsidR="00C44B91" w:rsidRPr="007B5A48">
        <w:t>právnická osoba, která má člena statutárního orgánu právnickou osobu. Počet řádků v seskupení je stejný, jako je počet právnických osob, které j</w:t>
      </w:r>
      <w:r w:rsidR="007F315B">
        <w:t xml:space="preserve">sou členem statutárního orgánu </w:t>
      </w:r>
      <w:r w:rsidR="00C44B91" w:rsidRPr="007B5A48">
        <w:t>(např. 3. osoba bude na řádku 2.4.</w:t>
      </w:r>
      <w:r w:rsidR="000C382E" w:rsidRPr="007B5A48">
        <w:t>5</w:t>
      </w:r>
      <w:r w:rsidR="00C44B91" w:rsidRPr="007B5A48">
        <w:t>.3)</w:t>
      </w:r>
      <w:r w:rsidR="000B1E27">
        <w:t>.</w:t>
      </w:r>
    </w:p>
    <w:p w14:paraId="5E1A98F6" w14:textId="010C4E06" w:rsidR="00C44B91" w:rsidRDefault="00C44B91" w:rsidP="005C167A">
      <w:pPr>
        <w:spacing w:after="120"/>
        <w:rPr>
          <w:b/>
        </w:rPr>
      </w:pPr>
      <w:r w:rsidRPr="007D4930">
        <w:rPr>
          <w:b/>
        </w:rPr>
        <w:t>K řádk</w:t>
      </w:r>
      <w:r w:rsidR="009061E1">
        <w:rPr>
          <w:b/>
        </w:rPr>
        <w:t>ům</w:t>
      </w:r>
      <w:r w:rsidRPr="007D4930">
        <w:rPr>
          <w:b/>
        </w:rPr>
        <w:t xml:space="preserve"> </w:t>
      </w:r>
      <w:r>
        <w:rPr>
          <w:b/>
        </w:rPr>
        <w:t>2.4.5</w:t>
      </w:r>
      <w:r w:rsidR="000C382E">
        <w:rPr>
          <w:b/>
        </w:rPr>
        <w:t>.</w:t>
      </w:r>
      <w:r w:rsidR="008B5393">
        <w:rPr>
          <w:b/>
        </w:rPr>
        <w:t>1 a </w:t>
      </w:r>
      <w:r w:rsidR="009061E1">
        <w:rPr>
          <w:b/>
        </w:rPr>
        <w:t>následujícím</w:t>
      </w:r>
      <w:r w:rsidRPr="007D4930">
        <w:rPr>
          <w:b/>
        </w:rPr>
        <w:t>:</w:t>
      </w:r>
      <w:r w:rsidR="000C382E" w:rsidRPr="000C382E">
        <w:t xml:space="preserve"> </w:t>
      </w:r>
      <w:r w:rsidR="000C382E" w:rsidRPr="00B05ECE">
        <w:t xml:space="preserve">Uvedou se </w:t>
      </w:r>
      <w:r w:rsidR="000C382E">
        <w:t xml:space="preserve">základní </w:t>
      </w:r>
      <w:r w:rsidR="000C382E" w:rsidRPr="00B05ECE">
        <w:t xml:space="preserve">identifikační údaje </w:t>
      </w:r>
      <w:r w:rsidR="000C382E">
        <w:t>právnické</w:t>
      </w:r>
      <w:r w:rsidR="000C382E" w:rsidRPr="00B05ECE">
        <w:t xml:space="preserve"> osoby podle </w:t>
      </w:r>
      <w:r w:rsidR="008B5393" w:rsidRPr="00B05ECE">
        <w:t>§</w:t>
      </w:r>
      <w:r w:rsidR="008B5393">
        <w:t> </w:t>
      </w:r>
      <w:r w:rsidR="008B5393" w:rsidRPr="00B05ECE">
        <w:t>5</w:t>
      </w:r>
      <w:r w:rsidR="008B5393">
        <w:t> </w:t>
      </w:r>
      <w:r w:rsidR="000C382E" w:rsidRPr="00B05ECE">
        <w:t xml:space="preserve">odst. </w:t>
      </w:r>
      <w:r w:rsidR="008B5393" w:rsidRPr="00B05ECE">
        <w:t>1</w:t>
      </w:r>
      <w:r w:rsidR="008B5393">
        <w:t> </w:t>
      </w:r>
      <w:r w:rsidR="000C382E">
        <w:t>písm. b</w:t>
      </w:r>
      <w:r w:rsidR="000C382E" w:rsidRPr="00B05ECE">
        <w:t>) zákona</w:t>
      </w:r>
      <w:r w:rsidR="000C382E">
        <w:t xml:space="preserve"> slovy ve struktuře</w:t>
      </w:r>
      <w:r w:rsidR="00D1541B">
        <w:t>:</w:t>
      </w:r>
      <w:r w:rsidR="000C382E">
        <w:t xml:space="preserve"> o</w:t>
      </w:r>
      <w:r w:rsidR="000C382E" w:rsidRPr="000C382E">
        <w:t>bchodní firma nebo název včetně odlišujícíh</w:t>
      </w:r>
      <w:r w:rsidR="000C382E">
        <w:t>o dodatku nebo dalšího označení</w:t>
      </w:r>
      <w:r w:rsidR="00D1541B">
        <w:t>,</w:t>
      </w:r>
      <w:r w:rsidR="000C382E" w:rsidRPr="000C382E">
        <w:t xml:space="preserve"> </w:t>
      </w:r>
      <w:r w:rsidR="000C382E">
        <w:t xml:space="preserve">adresa sídla </w:t>
      </w:r>
      <w:r w:rsidR="000C382E" w:rsidRPr="007D42C5">
        <w:t xml:space="preserve">ve formě referenční vazby na referenční údaj </w:t>
      </w:r>
      <w:r w:rsidR="008B5393" w:rsidRPr="007D42C5">
        <w:t>o</w:t>
      </w:r>
      <w:r w:rsidR="008B5393">
        <w:t> </w:t>
      </w:r>
      <w:r w:rsidR="000C382E" w:rsidRPr="007D42C5">
        <w:t xml:space="preserve">adrese </w:t>
      </w:r>
      <w:r w:rsidR="008B5393" w:rsidRPr="007D42C5">
        <w:t>v</w:t>
      </w:r>
      <w:r w:rsidR="008B5393">
        <w:t> </w:t>
      </w:r>
      <w:r w:rsidR="000C382E" w:rsidRPr="007D42C5">
        <w:t>registru územní identifikace</w:t>
      </w:r>
      <w:r w:rsidR="00D1541B">
        <w:t xml:space="preserve">, </w:t>
      </w:r>
      <w:r w:rsidR="000C382E">
        <w:t>nachází-li se adresa v zahraničí, uvede se slovy</w:t>
      </w:r>
      <w:r w:rsidR="00D1541B">
        <w:t>,</w:t>
      </w:r>
      <w:r w:rsidR="000C382E" w:rsidRPr="000C382E">
        <w:t xml:space="preserve"> </w:t>
      </w:r>
      <w:r w:rsidR="000C382E">
        <w:t xml:space="preserve">identifikační </w:t>
      </w:r>
      <w:r w:rsidR="000C382E" w:rsidRPr="000C382E">
        <w:t>číslo žadatele podle</w:t>
      </w:r>
      <w:r w:rsidR="0059347D">
        <w:t xml:space="preserve"> zákona </w:t>
      </w:r>
      <w:r w:rsidR="008B5393">
        <w:t>o </w:t>
      </w:r>
      <w:r w:rsidR="0059347D">
        <w:t>základních registrech</w:t>
      </w:r>
      <w:r w:rsidR="00D1541B">
        <w:t xml:space="preserve">, </w:t>
      </w:r>
      <w:r w:rsidR="000C382E">
        <w:t>n</w:t>
      </w:r>
      <w:r w:rsidR="000C382E" w:rsidRPr="000C382E">
        <w:t xml:space="preserve">ení-li takové identifikační číslo osoby přiděleno, uvede se obdobný údaj </w:t>
      </w:r>
      <w:r w:rsidR="008B5393" w:rsidRPr="000C382E">
        <w:t>o</w:t>
      </w:r>
      <w:r w:rsidR="008B5393">
        <w:t> </w:t>
      </w:r>
      <w:r w:rsidR="000C382E" w:rsidRPr="000C382E">
        <w:t xml:space="preserve">registraci zapsaný </w:t>
      </w:r>
      <w:r w:rsidR="008B5393" w:rsidRPr="000C382E">
        <w:t>v</w:t>
      </w:r>
      <w:r w:rsidR="008B5393">
        <w:t> </w:t>
      </w:r>
      <w:r w:rsidR="000C382E" w:rsidRPr="000C382E">
        <w:t>obdobném rejstříku</w:t>
      </w:r>
      <w:r w:rsidR="00D1541B">
        <w:t xml:space="preserve"> včetně zahraničního rejstříku; jednotlivé položky se oddělí středníkem.</w:t>
      </w:r>
      <w:r w:rsidR="0059347D">
        <w:t xml:space="preserve"> </w:t>
      </w:r>
      <w:r w:rsidR="0040481F">
        <w:t xml:space="preserve">Dále se uvedou </w:t>
      </w:r>
      <w:r w:rsidR="0059347D">
        <w:lastRenderedPageBreak/>
        <w:t>identifikační údaje každé fyzické osoby, která je členem statutárního orgánu za tuto právnickou osobu ve struktuře</w:t>
      </w:r>
      <w:r w:rsidR="0040481F">
        <w:t>: všechna její osobní jména a příjmení,</w:t>
      </w:r>
      <w:r w:rsidR="0040481F" w:rsidRPr="00B05ECE">
        <w:t xml:space="preserve"> rodné číslo</w:t>
      </w:r>
      <w:r w:rsidR="0040481F">
        <w:t xml:space="preserve"> bez lomítka, nebo </w:t>
      </w:r>
      <w:r w:rsidR="0040481F" w:rsidRPr="00B05ECE">
        <w:t>datum narození a</w:t>
      </w:r>
      <w:r w:rsidR="0040481F">
        <w:t> </w:t>
      </w:r>
      <w:r w:rsidR="0040481F" w:rsidRPr="00B05ECE">
        <w:t>pohlaví</w:t>
      </w:r>
      <w:r w:rsidR="0040481F">
        <w:t>,</w:t>
      </w:r>
      <w:r w:rsidR="0040481F" w:rsidRPr="00B05ECE">
        <w:t xml:space="preserve"> </w:t>
      </w:r>
      <w:r w:rsidR="0040481F">
        <w:t xml:space="preserve">pokud </w:t>
      </w:r>
      <w:r w:rsidR="0040481F" w:rsidRPr="00B05ECE">
        <w:t>nebylo</w:t>
      </w:r>
      <w:r w:rsidR="0040481F">
        <w:t xml:space="preserve"> rodné číslo</w:t>
      </w:r>
      <w:r w:rsidR="0040481F" w:rsidRPr="00B05ECE">
        <w:t xml:space="preserve"> přiděleno</w:t>
      </w:r>
      <w:r w:rsidR="0040481F">
        <w:t xml:space="preserve">, místo narození, adresa místa trvalého nebo jiného pobytu </w:t>
      </w:r>
      <w:r w:rsidR="0040481F" w:rsidRPr="007D42C5">
        <w:t>ve formě referenční vazby na referenční údaj o</w:t>
      </w:r>
      <w:r w:rsidR="0040481F">
        <w:t> </w:t>
      </w:r>
      <w:r w:rsidR="0040481F" w:rsidRPr="007D42C5">
        <w:t>adrese v</w:t>
      </w:r>
      <w:r w:rsidR="0040481F">
        <w:t> </w:t>
      </w:r>
      <w:r w:rsidR="0040481F" w:rsidRPr="007D42C5">
        <w:t>registru územní identifikace</w:t>
      </w:r>
      <w:r w:rsidR="0040481F">
        <w:t xml:space="preserve">, nachází-li se adresa v zahraničí, uvede se slovy, </w:t>
      </w:r>
      <w:r w:rsidR="0040481F" w:rsidRPr="00B05ECE">
        <w:t>státní občanství</w:t>
      </w:r>
      <w:r w:rsidR="0040481F">
        <w:t>,</w:t>
      </w:r>
      <w:r w:rsidR="0040481F" w:rsidRPr="00B05ECE">
        <w:t xml:space="preserve"> </w:t>
      </w:r>
      <w:r w:rsidR="0040481F">
        <w:t>číslo a druh průkazu totožnosti, stát a </w:t>
      </w:r>
      <w:r w:rsidR="0040481F" w:rsidRPr="00B05ECE">
        <w:t>orgán, který průkaz totožnosti vydal</w:t>
      </w:r>
      <w:r w:rsidR="0040481F">
        <w:t xml:space="preserve"> a</w:t>
      </w:r>
      <w:r w:rsidR="0040481F" w:rsidRPr="00B05ECE">
        <w:t xml:space="preserve"> </w:t>
      </w:r>
      <w:r w:rsidR="0040481F">
        <w:t>p</w:t>
      </w:r>
      <w:r w:rsidR="0040481F" w:rsidRPr="00EC5780">
        <w:t>oslední den platnosti průkazu totožnosti</w:t>
      </w:r>
      <w:r w:rsidR="0040481F">
        <w:t xml:space="preserve">; jednotlivé položky se oddělí středníkem. Identifikační údaje právnické osoby a identifikační údaje fyzické osoby, která je členem statutárního orgánu za tuto právnickou osobu se navzájem oddělují </w:t>
      </w:r>
      <w:r w:rsidR="003E1E5F">
        <w:t>hvězdičkou (*)</w:t>
      </w:r>
      <w:r w:rsidR="0040481F">
        <w:t>.</w:t>
      </w:r>
    </w:p>
    <w:p w14:paraId="0E8F3BF7" w14:textId="289CA57F" w:rsidR="00635794" w:rsidRDefault="00CC5D05" w:rsidP="005C167A">
      <w:pPr>
        <w:spacing w:after="120"/>
      </w:pPr>
      <w:r w:rsidRPr="007D4930">
        <w:rPr>
          <w:b/>
        </w:rPr>
        <w:t>K</w:t>
      </w:r>
      <w:r w:rsidR="00782654">
        <w:rPr>
          <w:b/>
        </w:rPr>
        <w:t xml:space="preserve"> seskupení </w:t>
      </w:r>
      <w:r w:rsidRPr="007D4930">
        <w:rPr>
          <w:b/>
        </w:rPr>
        <w:t>řádk</w:t>
      </w:r>
      <w:r w:rsidR="00782654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>2.4.6</w:t>
      </w:r>
      <w:r w:rsidRPr="007D4930">
        <w:rPr>
          <w:b/>
        </w:rPr>
        <w:t>:</w:t>
      </w:r>
      <w:r w:rsidR="00AF3B92">
        <w:rPr>
          <w:b/>
        </w:rPr>
        <w:t xml:space="preserve"> </w:t>
      </w:r>
      <w:r w:rsidR="00782654">
        <w:t xml:space="preserve">Řádky v tomto seskupení </w:t>
      </w:r>
      <w:r w:rsidR="007467F3">
        <w:t xml:space="preserve">se vyplňují </w:t>
      </w:r>
      <w:r w:rsidR="00AF3B92">
        <w:t>pouze</w:t>
      </w:r>
      <w:r w:rsidR="007467F3">
        <w:t xml:space="preserve">, pokud je žadatelem </w:t>
      </w:r>
      <w:r w:rsidR="00AF3B92">
        <w:t xml:space="preserve">právnická osoba. </w:t>
      </w:r>
      <w:r w:rsidR="00635794">
        <w:t>Počet řádků v seskupení je stejný, jako je počet skutečných majitelů žadatele</w:t>
      </w:r>
      <w:r w:rsidR="00635794" w:rsidRPr="00C44B91">
        <w:t xml:space="preserve"> </w:t>
      </w:r>
      <w:r w:rsidR="00635794">
        <w:t xml:space="preserve">(např. </w:t>
      </w:r>
      <w:r w:rsidR="0040481F">
        <w:t>čtvrtý</w:t>
      </w:r>
      <w:r w:rsidR="00635794">
        <w:t xml:space="preserve"> skutečný majitel bude na řádku 2.4.6.4)</w:t>
      </w:r>
      <w:r w:rsidR="00294C0B">
        <w:t>.</w:t>
      </w:r>
    </w:p>
    <w:p w14:paraId="433A0375" w14:textId="1F2BC299" w:rsidR="00CC5D05" w:rsidRDefault="00635794" w:rsidP="005C167A">
      <w:pPr>
        <w:spacing w:after="120"/>
        <w:rPr>
          <w:b/>
        </w:rPr>
      </w:pPr>
      <w:r w:rsidRPr="007D4930">
        <w:rPr>
          <w:b/>
        </w:rPr>
        <w:t>K řádk</w:t>
      </w:r>
      <w:r w:rsidR="009061E1">
        <w:rPr>
          <w:b/>
        </w:rPr>
        <w:t>ům</w:t>
      </w:r>
      <w:r w:rsidRPr="007D4930">
        <w:rPr>
          <w:b/>
        </w:rPr>
        <w:t xml:space="preserve"> </w:t>
      </w:r>
      <w:r>
        <w:rPr>
          <w:b/>
        </w:rPr>
        <w:t>2.4.6.</w:t>
      </w:r>
      <w:r w:rsidR="008B5393">
        <w:rPr>
          <w:b/>
        </w:rPr>
        <w:t>1 a </w:t>
      </w:r>
      <w:r w:rsidR="009061E1">
        <w:rPr>
          <w:b/>
        </w:rPr>
        <w:t>následujícím</w:t>
      </w:r>
      <w:r w:rsidRPr="007D4930">
        <w:rPr>
          <w:b/>
        </w:rPr>
        <w:t>:</w:t>
      </w:r>
      <w:r w:rsidRPr="00635794">
        <w:t xml:space="preserve"> </w:t>
      </w:r>
      <w:r>
        <w:t>Identifikační údaje skutečného majitele se uvedou ve struktuře</w:t>
      </w:r>
      <w:r w:rsidR="0040481F">
        <w:t>:</w:t>
      </w:r>
      <w:r>
        <w:t xml:space="preserve"> </w:t>
      </w:r>
      <w:r w:rsidR="0040481F">
        <w:t>všechna její osobní jména a příjmení,</w:t>
      </w:r>
      <w:r w:rsidR="0040481F" w:rsidRPr="00B05ECE">
        <w:t xml:space="preserve"> rodné číslo</w:t>
      </w:r>
      <w:r w:rsidR="0040481F">
        <w:t xml:space="preserve"> bez lomítka, nebo </w:t>
      </w:r>
      <w:r w:rsidR="0040481F" w:rsidRPr="00B05ECE">
        <w:t>datum narození a</w:t>
      </w:r>
      <w:r w:rsidR="0040481F">
        <w:t> </w:t>
      </w:r>
      <w:r w:rsidR="0040481F" w:rsidRPr="00B05ECE">
        <w:t>pohlaví</w:t>
      </w:r>
      <w:r w:rsidR="0040481F">
        <w:t>,</w:t>
      </w:r>
      <w:r w:rsidR="0040481F" w:rsidRPr="00B05ECE">
        <w:t xml:space="preserve"> </w:t>
      </w:r>
      <w:r w:rsidR="0040481F">
        <w:t xml:space="preserve">pokud </w:t>
      </w:r>
      <w:r w:rsidR="0040481F" w:rsidRPr="00B05ECE">
        <w:t>nebylo</w:t>
      </w:r>
      <w:r w:rsidR="0040481F">
        <w:t xml:space="preserve"> rodné číslo</w:t>
      </w:r>
      <w:r w:rsidR="0040481F" w:rsidRPr="00B05ECE">
        <w:t xml:space="preserve"> přiděleno</w:t>
      </w:r>
      <w:r w:rsidR="0040481F">
        <w:t xml:space="preserve">, místo narození, adresa místa trvalého nebo jiného pobytu </w:t>
      </w:r>
      <w:r w:rsidR="0040481F" w:rsidRPr="007D42C5">
        <w:t>ve formě referenční vazby na referenční údaj o</w:t>
      </w:r>
      <w:r w:rsidR="0040481F">
        <w:t> </w:t>
      </w:r>
      <w:r w:rsidR="0040481F" w:rsidRPr="007D42C5">
        <w:t>adrese v</w:t>
      </w:r>
      <w:r w:rsidR="0040481F">
        <w:t> </w:t>
      </w:r>
      <w:r w:rsidR="0040481F" w:rsidRPr="007D42C5">
        <w:t>registru územní identifikace</w:t>
      </w:r>
      <w:r w:rsidR="0040481F">
        <w:t xml:space="preserve">, nachází-li se adresa v zahraničí, uvede se slovy, </w:t>
      </w:r>
      <w:r w:rsidR="0040481F" w:rsidRPr="00B05ECE">
        <w:t>státní občanství</w:t>
      </w:r>
      <w:r w:rsidR="0040481F">
        <w:t>,</w:t>
      </w:r>
      <w:r w:rsidR="0040481F" w:rsidRPr="00B05ECE">
        <w:t xml:space="preserve"> </w:t>
      </w:r>
      <w:r w:rsidR="0040481F">
        <w:t>číslo a druh průkazu totožnosti, stát a </w:t>
      </w:r>
      <w:r w:rsidR="0040481F" w:rsidRPr="00B05ECE">
        <w:t>orgán, který průkaz totožnosti vydal</w:t>
      </w:r>
      <w:r w:rsidR="0040481F">
        <w:t xml:space="preserve"> a</w:t>
      </w:r>
      <w:r w:rsidR="0040481F" w:rsidRPr="00B05ECE">
        <w:t xml:space="preserve"> </w:t>
      </w:r>
      <w:r w:rsidR="0040481F">
        <w:t>p</w:t>
      </w:r>
      <w:r w:rsidR="0040481F" w:rsidRPr="00EC5780">
        <w:t>oslední den platnosti průkazu totožnosti</w:t>
      </w:r>
      <w:r w:rsidR="0040481F">
        <w:t>; jednotlivé položky se oddělí středníkem</w:t>
      </w:r>
      <w:r>
        <w:t>.</w:t>
      </w:r>
    </w:p>
    <w:p w14:paraId="2DEFD61A" w14:textId="37BB5291" w:rsidR="00CC5D05" w:rsidRDefault="00CC5D05" w:rsidP="005C167A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2.4.7</w:t>
      </w:r>
      <w:r w:rsidRPr="007D4930">
        <w:rPr>
          <w:b/>
        </w:rPr>
        <w:t>:</w:t>
      </w:r>
      <w:r w:rsidR="00E342ED">
        <w:rPr>
          <w:b/>
        </w:rPr>
        <w:t xml:space="preserve"> </w:t>
      </w:r>
      <w:r w:rsidR="00E342ED" w:rsidRPr="00E342ED">
        <w:t xml:space="preserve">Uvedou se </w:t>
      </w:r>
      <w:r w:rsidR="00E342ED">
        <w:t xml:space="preserve">identifikační údaje pověřené osoby podle </w:t>
      </w:r>
      <w:r w:rsidR="008B5393">
        <w:t>§ </w:t>
      </w:r>
      <w:r w:rsidR="00E342ED">
        <w:t>22a zákona ve struktuře</w:t>
      </w:r>
      <w:r w:rsidR="0040481F">
        <w:t>:</w:t>
      </w:r>
      <w:r w:rsidR="00E342ED">
        <w:t xml:space="preserve"> </w:t>
      </w:r>
      <w:r w:rsidR="0040481F">
        <w:t>všechna její osobní jména a příjmení,</w:t>
      </w:r>
      <w:r w:rsidR="0040481F" w:rsidRPr="00B05ECE">
        <w:t xml:space="preserve"> rodné číslo</w:t>
      </w:r>
      <w:r w:rsidR="0040481F">
        <w:t xml:space="preserve"> bez lomítka, nebo </w:t>
      </w:r>
      <w:r w:rsidR="0040481F" w:rsidRPr="00B05ECE">
        <w:t>datum narození a</w:t>
      </w:r>
      <w:r w:rsidR="0040481F">
        <w:t> </w:t>
      </w:r>
      <w:r w:rsidR="0040481F" w:rsidRPr="00B05ECE">
        <w:t>pohlaví</w:t>
      </w:r>
      <w:r w:rsidR="0040481F">
        <w:t>,</w:t>
      </w:r>
      <w:r w:rsidR="0040481F" w:rsidRPr="00B05ECE">
        <w:t xml:space="preserve"> </w:t>
      </w:r>
      <w:r w:rsidR="0040481F">
        <w:t xml:space="preserve">pokud </w:t>
      </w:r>
      <w:r w:rsidR="0040481F" w:rsidRPr="00B05ECE">
        <w:t>nebylo</w:t>
      </w:r>
      <w:r w:rsidR="0040481F">
        <w:t xml:space="preserve"> rodné číslo</w:t>
      </w:r>
      <w:r w:rsidR="0040481F" w:rsidRPr="00B05ECE">
        <w:t xml:space="preserve"> přiděleno</w:t>
      </w:r>
      <w:r w:rsidR="0040481F">
        <w:t xml:space="preserve">, místo narození, adresa místa trvalého nebo jiného pobytu </w:t>
      </w:r>
      <w:r w:rsidR="0040481F" w:rsidRPr="007D42C5">
        <w:t>ve formě referenční vazby na referenční údaj o</w:t>
      </w:r>
      <w:r w:rsidR="0040481F">
        <w:t> </w:t>
      </w:r>
      <w:r w:rsidR="0040481F" w:rsidRPr="007D42C5">
        <w:t>adrese v</w:t>
      </w:r>
      <w:r w:rsidR="0040481F">
        <w:t> </w:t>
      </w:r>
      <w:r w:rsidR="0040481F" w:rsidRPr="007D42C5">
        <w:t>registru územní identifikace</w:t>
      </w:r>
      <w:r w:rsidR="0040481F">
        <w:t xml:space="preserve">, nachází-li se adresa v zahraničí, uvede se slovy, </w:t>
      </w:r>
      <w:r w:rsidR="0040481F" w:rsidRPr="00B05ECE">
        <w:t>státní občanství</w:t>
      </w:r>
      <w:r w:rsidR="0040481F">
        <w:t>,</w:t>
      </w:r>
      <w:r w:rsidR="0040481F" w:rsidRPr="00B05ECE">
        <w:t xml:space="preserve"> </w:t>
      </w:r>
      <w:r w:rsidR="0040481F">
        <w:t>číslo a druh průkazu totožnosti, stát a </w:t>
      </w:r>
      <w:r w:rsidR="0040481F" w:rsidRPr="00B05ECE">
        <w:t>orgán, který průkaz totožnosti vydal</w:t>
      </w:r>
      <w:r w:rsidR="0040481F">
        <w:t xml:space="preserve"> a</w:t>
      </w:r>
      <w:r w:rsidR="0040481F" w:rsidRPr="00B05ECE">
        <w:t xml:space="preserve"> </w:t>
      </w:r>
      <w:r w:rsidR="0040481F">
        <w:t>p</w:t>
      </w:r>
      <w:r w:rsidR="0040481F" w:rsidRPr="00EC5780">
        <w:t>oslední den platnosti průkazu totožnosti</w:t>
      </w:r>
      <w:r w:rsidR="0040481F">
        <w:t>; jednotlivé položky se oddělí středníkem</w:t>
      </w:r>
      <w:r w:rsidR="00E342ED">
        <w:t>.</w:t>
      </w:r>
    </w:p>
    <w:p w14:paraId="0869B96A" w14:textId="620F4ACD" w:rsidR="008261AE" w:rsidRDefault="008261AE" w:rsidP="005C167A">
      <w:pPr>
        <w:spacing w:after="120"/>
      </w:pPr>
      <w:r w:rsidRPr="007D4930">
        <w:rPr>
          <w:b/>
        </w:rPr>
        <w:t>K</w:t>
      </w:r>
      <w:r w:rsidR="00782654">
        <w:rPr>
          <w:b/>
        </w:rPr>
        <w:t xml:space="preserve"> seskupení </w:t>
      </w:r>
      <w:r w:rsidRPr="007D4930">
        <w:rPr>
          <w:b/>
        </w:rPr>
        <w:t>řádk</w:t>
      </w:r>
      <w:r w:rsidR="00782654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>2.5</w:t>
      </w:r>
      <w:r w:rsidRPr="007D4930">
        <w:rPr>
          <w:b/>
        </w:rPr>
        <w:t>:</w:t>
      </w:r>
      <w:r w:rsidR="005A6B80">
        <w:rPr>
          <w:b/>
        </w:rPr>
        <w:t xml:space="preserve"> </w:t>
      </w:r>
      <w:r w:rsidR="005A6B80" w:rsidRPr="005A6B80">
        <w:t xml:space="preserve">V  </w:t>
      </w:r>
      <w:r w:rsidR="00782654">
        <w:t xml:space="preserve">jednotlivých řádcích seskupení </w:t>
      </w:r>
      <w:r w:rsidR="005A6B80" w:rsidRPr="005A6B80">
        <w:t>se</w:t>
      </w:r>
      <w:r w:rsidR="005A6B80">
        <w:rPr>
          <w:b/>
        </w:rPr>
        <w:t xml:space="preserve"> </w:t>
      </w:r>
      <w:r w:rsidR="005A6B80">
        <w:t>u</w:t>
      </w:r>
      <w:r w:rsidR="005A6B80" w:rsidRPr="005A6B80">
        <w:t xml:space="preserve">vedou údaje pro snazší vyřízení žádosti. </w:t>
      </w:r>
      <w:r w:rsidR="005916F4">
        <w:t>Vyplnění p</w:t>
      </w:r>
      <w:r w:rsidR="005A6B80" w:rsidRPr="005A6B80">
        <w:t>o</w:t>
      </w:r>
      <w:r w:rsidR="005A6B80">
        <w:t>dskupin</w:t>
      </w:r>
      <w:r w:rsidR="005916F4">
        <w:t>y</w:t>
      </w:r>
      <w:r w:rsidR="005A6B80" w:rsidRPr="005A6B80">
        <w:t xml:space="preserve"> je nepovinn</w:t>
      </w:r>
      <w:r w:rsidR="005916F4">
        <w:t>é</w:t>
      </w:r>
      <w:r w:rsidR="005A6B80" w:rsidRPr="005A6B80">
        <w:t>.</w:t>
      </w:r>
    </w:p>
    <w:p w14:paraId="09DF9AC0" w14:textId="4D8ED02E" w:rsidR="005A6B80" w:rsidRDefault="1F1C105D" w:rsidP="2961A74B">
      <w:pPr>
        <w:spacing w:after="120"/>
        <w:rPr>
          <w:b/>
          <w:bCs/>
        </w:rPr>
      </w:pPr>
      <w:r w:rsidRPr="2961A74B">
        <w:rPr>
          <w:b/>
          <w:bCs/>
        </w:rPr>
        <w:t xml:space="preserve">K řádku 2.5.1: </w:t>
      </w:r>
      <w:r>
        <w:t>Uvede se telefonní číslo s mezinárodní předvolbou. Případná vnitřní linka (bez provolby) se uvede za lomítkem.</w:t>
      </w:r>
    </w:p>
    <w:p w14:paraId="2530343E" w14:textId="68D111DF" w:rsidR="005A6B80" w:rsidRDefault="005A6B80" w:rsidP="005A6B80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2.5.2</w:t>
      </w:r>
      <w:r w:rsidRPr="007D4930">
        <w:rPr>
          <w:b/>
        </w:rPr>
        <w:t>:</w:t>
      </w:r>
      <w:r w:rsidRPr="005A6B80">
        <w:t xml:space="preserve"> </w:t>
      </w:r>
      <w:r>
        <w:t>Uvede se adresa elektronické pošty</w:t>
      </w:r>
      <w:r w:rsidRPr="00755C77">
        <w:t>.</w:t>
      </w:r>
    </w:p>
    <w:p w14:paraId="03BAAA2D" w14:textId="0F4C856B" w:rsidR="005A6B80" w:rsidRDefault="005A6B80" w:rsidP="005A6B80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2.5.3</w:t>
      </w:r>
      <w:r w:rsidRPr="007D4930">
        <w:rPr>
          <w:b/>
        </w:rPr>
        <w:t>:</w:t>
      </w:r>
      <w:r w:rsidR="005916F4">
        <w:rPr>
          <w:b/>
        </w:rPr>
        <w:t xml:space="preserve"> </w:t>
      </w:r>
      <w:r w:rsidR="005916F4" w:rsidRPr="005916F4">
        <w:t>Uvede se ID datové schránky. Řádek se nevyplňuje, pokud byla žádost odeslána z datové schránky žadatele.</w:t>
      </w:r>
    </w:p>
    <w:p w14:paraId="6820C039" w14:textId="08123139" w:rsidR="005A6B80" w:rsidRDefault="005A6B80" w:rsidP="005A6B80">
      <w:pPr>
        <w:spacing w:after="120"/>
        <w:rPr>
          <w:b/>
        </w:rPr>
      </w:pPr>
      <w:r w:rsidRPr="007D4930">
        <w:rPr>
          <w:b/>
        </w:rPr>
        <w:t xml:space="preserve">K řádku </w:t>
      </w:r>
      <w:r>
        <w:rPr>
          <w:b/>
        </w:rPr>
        <w:t>2.5.4</w:t>
      </w:r>
      <w:r w:rsidRPr="007D4930">
        <w:rPr>
          <w:b/>
        </w:rPr>
        <w:t>:</w:t>
      </w:r>
      <w:r w:rsidR="005916F4" w:rsidRPr="005916F4">
        <w:t xml:space="preserve"> </w:t>
      </w:r>
      <w:r w:rsidR="005916F4">
        <w:t>Uvede se případný jiný způsob pro elektronickou komunikaci s žadatelem.</w:t>
      </w:r>
    </w:p>
    <w:p w14:paraId="34AA2E4E" w14:textId="1FCE5D9E" w:rsidR="005A6B80" w:rsidRDefault="00932B8E" w:rsidP="005C167A">
      <w:pPr>
        <w:spacing w:after="120"/>
        <w:rPr>
          <w:b/>
        </w:rPr>
      </w:pPr>
      <w:r w:rsidRPr="007D4930">
        <w:rPr>
          <w:b/>
        </w:rPr>
        <w:t>K</w:t>
      </w:r>
      <w:r w:rsidR="00586523">
        <w:rPr>
          <w:b/>
        </w:rPr>
        <w:t xml:space="preserve"> seskupení </w:t>
      </w:r>
      <w:r w:rsidRPr="007D4930">
        <w:rPr>
          <w:b/>
        </w:rPr>
        <w:t>řádk</w:t>
      </w:r>
      <w:r w:rsidR="00586523">
        <w:rPr>
          <w:b/>
        </w:rPr>
        <w:t>ů</w:t>
      </w:r>
      <w:r w:rsidRPr="007D4930">
        <w:rPr>
          <w:b/>
        </w:rPr>
        <w:t xml:space="preserve"> </w:t>
      </w:r>
      <w:r>
        <w:rPr>
          <w:b/>
        </w:rPr>
        <w:t xml:space="preserve">3: </w:t>
      </w:r>
      <w:r w:rsidR="00586523" w:rsidRPr="00C0020E">
        <w:t>Řádky v rámci tohoto seskupení</w:t>
      </w:r>
      <w:r w:rsidR="00586523">
        <w:rPr>
          <w:b/>
        </w:rPr>
        <w:t xml:space="preserve"> </w:t>
      </w:r>
      <w:r w:rsidRPr="00294C0B">
        <w:t xml:space="preserve">vyplňují všichni žadatelé. Kontaktní osoba musí být určena v souladu </w:t>
      </w:r>
      <w:r w:rsidR="008B5393" w:rsidRPr="00294C0B">
        <w:t>s</w:t>
      </w:r>
      <w:r w:rsidR="008B5393">
        <w:t> </w:t>
      </w:r>
      <w:r w:rsidR="008B5393" w:rsidRPr="00294C0B">
        <w:t>§</w:t>
      </w:r>
      <w:r w:rsidR="008B5393">
        <w:t> </w:t>
      </w:r>
      <w:r w:rsidRPr="00294C0B">
        <w:t>22 zákona.</w:t>
      </w:r>
      <w:r w:rsidR="00294C0B" w:rsidRPr="00294C0B">
        <w:t xml:space="preserve"> </w:t>
      </w:r>
      <w:r w:rsidR="00294C0B">
        <w:t>Počet řádků v seskupení je stejný, jako je počet kontaktních osob žadatele</w:t>
      </w:r>
      <w:r w:rsidR="00294C0B" w:rsidRPr="00C44B91">
        <w:t xml:space="preserve"> </w:t>
      </w:r>
      <w:r w:rsidR="00294C0B">
        <w:t xml:space="preserve">(např. </w:t>
      </w:r>
      <w:r w:rsidR="005061BD">
        <w:t>pátá</w:t>
      </w:r>
      <w:r w:rsidR="00294C0B">
        <w:t xml:space="preserve"> kontaktní osoba bude na řádku 3.5).</w:t>
      </w:r>
    </w:p>
    <w:p w14:paraId="4343751C" w14:textId="70098744" w:rsidR="00932B8E" w:rsidRDefault="00932B8E" w:rsidP="005C167A">
      <w:pPr>
        <w:spacing w:after="120"/>
      </w:pPr>
      <w:r>
        <w:rPr>
          <w:b/>
        </w:rPr>
        <w:t>K řádk</w:t>
      </w:r>
      <w:r w:rsidR="009061E1">
        <w:rPr>
          <w:b/>
        </w:rPr>
        <w:t>ům</w:t>
      </w:r>
      <w:r>
        <w:rPr>
          <w:b/>
        </w:rPr>
        <w:t xml:space="preserve"> 3.</w:t>
      </w:r>
      <w:r w:rsidR="008B5393">
        <w:rPr>
          <w:b/>
        </w:rPr>
        <w:t>1 a </w:t>
      </w:r>
      <w:r w:rsidR="009061E1">
        <w:rPr>
          <w:b/>
        </w:rPr>
        <w:t>následujícím</w:t>
      </w:r>
      <w:r w:rsidR="00294C0B">
        <w:rPr>
          <w:b/>
        </w:rPr>
        <w:t xml:space="preserve">: </w:t>
      </w:r>
      <w:r w:rsidR="00294C0B" w:rsidRPr="00E342ED">
        <w:t xml:space="preserve">Uvedou se </w:t>
      </w:r>
      <w:r w:rsidR="00294C0B">
        <w:t xml:space="preserve">identifikační údaje kontaktní osoby podle </w:t>
      </w:r>
      <w:r w:rsidR="008B5393">
        <w:t>§ </w:t>
      </w:r>
      <w:r w:rsidR="00294C0B">
        <w:t>22 zákona ve struktuře</w:t>
      </w:r>
      <w:r w:rsidR="003E1E5F">
        <w:t>:</w:t>
      </w:r>
      <w:r w:rsidR="00294C0B">
        <w:t xml:space="preserve"> </w:t>
      </w:r>
      <w:r w:rsidR="003E1E5F">
        <w:t>všechna její osobní jména a příjmení,</w:t>
      </w:r>
      <w:r w:rsidR="003E1E5F" w:rsidRPr="00B05ECE">
        <w:t xml:space="preserve"> rodné číslo</w:t>
      </w:r>
      <w:r w:rsidR="003E1E5F">
        <w:t xml:space="preserve"> bez lomítka, nebo </w:t>
      </w:r>
      <w:r w:rsidR="003E1E5F" w:rsidRPr="00B05ECE">
        <w:t>datum narození a</w:t>
      </w:r>
      <w:r w:rsidR="003E1E5F">
        <w:t> </w:t>
      </w:r>
      <w:r w:rsidR="003E1E5F" w:rsidRPr="00B05ECE">
        <w:t>pohlaví</w:t>
      </w:r>
      <w:r w:rsidR="003E1E5F">
        <w:t>,</w:t>
      </w:r>
      <w:r w:rsidR="003E1E5F" w:rsidRPr="00B05ECE">
        <w:t xml:space="preserve"> </w:t>
      </w:r>
      <w:r w:rsidR="003E1E5F">
        <w:t xml:space="preserve">pokud </w:t>
      </w:r>
      <w:r w:rsidR="003E1E5F" w:rsidRPr="00B05ECE">
        <w:t>nebylo</w:t>
      </w:r>
      <w:r w:rsidR="003E1E5F">
        <w:t xml:space="preserve"> rodné číslo</w:t>
      </w:r>
      <w:r w:rsidR="003E1E5F" w:rsidRPr="00B05ECE">
        <w:t xml:space="preserve"> přiděleno</w:t>
      </w:r>
      <w:r w:rsidR="003E1E5F">
        <w:t xml:space="preserve">, místo narození, adresa místa trvalého nebo jiného pobytu </w:t>
      </w:r>
      <w:r w:rsidR="003E1E5F" w:rsidRPr="007D42C5">
        <w:t>ve formě referenční vazby na referenční údaj o</w:t>
      </w:r>
      <w:r w:rsidR="003E1E5F">
        <w:t> </w:t>
      </w:r>
      <w:r w:rsidR="003E1E5F" w:rsidRPr="007D42C5">
        <w:t>adrese v</w:t>
      </w:r>
      <w:r w:rsidR="003E1E5F">
        <w:t> </w:t>
      </w:r>
      <w:r w:rsidR="003E1E5F" w:rsidRPr="007D42C5">
        <w:t>registru územní identifikace</w:t>
      </w:r>
      <w:r w:rsidR="003E1E5F">
        <w:t xml:space="preserve">, nachází-li se adresa v zahraničí, uvede se slovy, </w:t>
      </w:r>
      <w:r w:rsidR="003E1E5F" w:rsidRPr="00B05ECE">
        <w:t>státní občanství</w:t>
      </w:r>
      <w:r w:rsidR="003E1E5F">
        <w:t>,</w:t>
      </w:r>
      <w:r w:rsidR="003E1E5F" w:rsidRPr="00B05ECE">
        <w:t xml:space="preserve"> </w:t>
      </w:r>
      <w:r w:rsidR="003E1E5F">
        <w:t>číslo a druh průkazu totožnosti, stát a </w:t>
      </w:r>
      <w:r w:rsidR="003E1E5F" w:rsidRPr="00B05ECE">
        <w:t>orgán, který průkaz totožnosti vydal</w:t>
      </w:r>
      <w:r w:rsidR="003E1E5F">
        <w:t xml:space="preserve"> a</w:t>
      </w:r>
      <w:r w:rsidR="003E1E5F" w:rsidRPr="00B05ECE">
        <w:t xml:space="preserve"> </w:t>
      </w:r>
      <w:r w:rsidR="003E1E5F">
        <w:t>p</w:t>
      </w:r>
      <w:r w:rsidR="003E1E5F" w:rsidRPr="00EC5780">
        <w:t>oslední den platnosti průkazu totožnosti</w:t>
      </w:r>
      <w:r w:rsidR="003E1E5F">
        <w:t>; jednotlivé položky se oddělí středníkem</w:t>
      </w:r>
      <w:r w:rsidR="00294C0B">
        <w:t>.</w:t>
      </w:r>
    </w:p>
    <w:p w14:paraId="53CD003A" w14:textId="3D562D4B" w:rsidR="00525A15" w:rsidRDefault="00525A15" w:rsidP="005C167A">
      <w:pPr>
        <w:spacing w:after="120"/>
      </w:pPr>
      <w:r>
        <w:rPr>
          <w:b/>
        </w:rPr>
        <w:lastRenderedPageBreak/>
        <w:t>K</w:t>
      </w:r>
      <w:r w:rsidR="00AB108D">
        <w:rPr>
          <w:b/>
        </w:rPr>
        <w:t xml:space="preserve"> seskupení </w:t>
      </w:r>
      <w:r>
        <w:rPr>
          <w:b/>
        </w:rPr>
        <w:t>řádk</w:t>
      </w:r>
      <w:r w:rsidR="00AB108D">
        <w:rPr>
          <w:b/>
        </w:rPr>
        <w:t>ů</w:t>
      </w:r>
      <w:r>
        <w:rPr>
          <w:b/>
        </w:rPr>
        <w:t xml:space="preserve"> 4: </w:t>
      </w:r>
      <w:r w:rsidR="00703F4C" w:rsidRPr="007B5A48">
        <w:t xml:space="preserve">Řádky </w:t>
      </w:r>
      <w:r w:rsidR="008B5393" w:rsidRPr="007B5A48">
        <w:t>v</w:t>
      </w:r>
      <w:r w:rsidR="008B5393">
        <w:t> </w:t>
      </w:r>
      <w:r w:rsidR="00703F4C" w:rsidRPr="007B5A48">
        <w:t xml:space="preserve">rámci tohoto seskupení vyplňují všichni žadatelé. Uvádí se informace </w:t>
      </w:r>
      <w:r w:rsidR="008B5393" w:rsidRPr="007B5A48">
        <w:t>o</w:t>
      </w:r>
      <w:r w:rsidR="008B5393">
        <w:t> </w:t>
      </w:r>
      <w:r w:rsidR="00703F4C" w:rsidRPr="007B5A48">
        <w:t xml:space="preserve">zamýšlené činnosti žadatele. </w:t>
      </w:r>
    </w:p>
    <w:p w14:paraId="25BC9D0D" w14:textId="39390998" w:rsidR="006E3184" w:rsidRDefault="00525A15" w:rsidP="005C167A">
      <w:pPr>
        <w:spacing w:after="120"/>
      </w:pPr>
      <w:r>
        <w:rPr>
          <w:b/>
        </w:rPr>
        <w:t>K řádku 4</w:t>
      </w:r>
      <w:r w:rsidR="00E54589">
        <w:rPr>
          <w:b/>
        </w:rPr>
        <w:t>.1</w:t>
      </w:r>
      <w:r>
        <w:rPr>
          <w:b/>
        </w:rPr>
        <w:t>:</w:t>
      </w:r>
      <w:r w:rsidR="00E54589">
        <w:rPr>
          <w:b/>
        </w:rPr>
        <w:t xml:space="preserve"> </w:t>
      </w:r>
      <w:r w:rsidR="00E54589" w:rsidRPr="006E3184">
        <w:t xml:space="preserve">Uvede se rozsah </w:t>
      </w:r>
      <w:r w:rsidR="00E54589">
        <w:t>poskytování s</w:t>
      </w:r>
      <w:r w:rsidR="00E54589" w:rsidRPr="00E54589">
        <w:t>luž</w:t>
      </w:r>
      <w:r w:rsidR="00E54589">
        <w:t>e</w:t>
      </w:r>
      <w:r w:rsidR="00E54589" w:rsidRPr="00E54589">
        <w:t>b spojen</w:t>
      </w:r>
      <w:r w:rsidR="00E54589">
        <w:t>ých</w:t>
      </w:r>
      <w:r w:rsidR="00E54589" w:rsidRPr="00E54589">
        <w:t xml:space="preserve"> </w:t>
      </w:r>
      <w:r w:rsidR="008B5393" w:rsidRPr="00E54589">
        <w:t>s</w:t>
      </w:r>
      <w:r w:rsidR="008B5393">
        <w:t> </w:t>
      </w:r>
      <w:r w:rsidR="00E54589" w:rsidRPr="00E54589">
        <w:t>vi</w:t>
      </w:r>
      <w:r w:rsidR="00E54589">
        <w:t xml:space="preserve">rtuálním aktivem </w:t>
      </w:r>
      <w:r w:rsidR="008B5393">
        <w:t>a </w:t>
      </w:r>
      <w:r w:rsidR="00E54589">
        <w:t xml:space="preserve"> kód podle následující tabulky</w:t>
      </w:r>
      <w:r w:rsidR="006E3184"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6E3184" w:rsidRPr="003E1E5F" w14:paraId="759F2F64" w14:textId="77777777" w:rsidTr="006E3184">
        <w:tc>
          <w:tcPr>
            <w:tcW w:w="988" w:type="dxa"/>
          </w:tcPr>
          <w:p w14:paraId="34E1D5DD" w14:textId="76C19E7D" w:rsidR="006E3184" w:rsidRPr="003E1E5F" w:rsidRDefault="006E3184" w:rsidP="003E1E5F">
            <w:pPr>
              <w:spacing w:after="120"/>
              <w:jc w:val="center"/>
              <w:rPr>
                <w:b/>
              </w:rPr>
            </w:pPr>
            <w:r w:rsidRPr="003E1E5F">
              <w:rPr>
                <w:b/>
              </w:rPr>
              <w:t>Kód</w:t>
            </w:r>
          </w:p>
        </w:tc>
        <w:tc>
          <w:tcPr>
            <w:tcW w:w="8074" w:type="dxa"/>
          </w:tcPr>
          <w:p w14:paraId="56D64844" w14:textId="32C12A63" w:rsidR="006E3184" w:rsidRPr="003E1E5F" w:rsidRDefault="006E3184" w:rsidP="003E1E5F">
            <w:pPr>
              <w:spacing w:after="120"/>
              <w:jc w:val="center"/>
              <w:rPr>
                <w:b/>
              </w:rPr>
            </w:pPr>
            <w:r w:rsidRPr="003E1E5F">
              <w:rPr>
                <w:b/>
              </w:rPr>
              <w:t>Služba</w:t>
            </w:r>
          </w:p>
        </w:tc>
      </w:tr>
      <w:tr w:rsidR="006E3184" w14:paraId="23D1A7E0" w14:textId="77777777" w:rsidTr="006E3184">
        <w:tc>
          <w:tcPr>
            <w:tcW w:w="988" w:type="dxa"/>
          </w:tcPr>
          <w:p w14:paraId="76EA1599" w14:textId="7932E942" w:rsidR="006E3184" w:rsidRDefault="006E3184" w:rsidP="003E1E5F">
            <w:pPr>
              <w:spacing w:after="120"/>
              <w:jc w:val="center"/>
            </w:pPr>
            <w:r>
              <w:t>1</w:t>
            </w:r>
          </w:p>
        </w:tc>
        <w:tc>
          <w:tcPr>
            <w:tcW w:w="8074" w:type="dxa"/>
          </w:tcPr>
          <w:p w14:paraId="0D4B7B9B" w14:textId="37FE17ED" w:rsidR="006E3184" w:rsidRDefault="006E3184" w:rsidP="005C167A">
            <w:pPr>
              <w:spacing w:after="120"/>
            </w:pPr>
            <w:r>
              <w:t>P</w:t>
            </w:r>
            <w:r w:rsidRPr="006E3184">
              <w:t xml:space="preserve">oskytování úschovy </w:t>
            </w:r>
            <w:r w:rsidR="008B5393" w:rsidRPr="006E3184">
              <w:t>a</w:t>
            </w:r>
            <w:r w:rsidR="008B5393">
              <w:t> </w:t>
            </w:r>
            <w:r w:rsidRPr="006E3184">
              <w:t xml:space="preserve">správy </w:t>
            </w:r>
            <w:r>
              <w:t>virtuálních aktiv</w:t>
            </w:r>
            <w:r w:rsidRPr="006E3184">
              <w:t xml:space="preserve"> jménem zákazníků</w:t>
            </w:r>
          </w:p>
        </w:tc>
      </w:tr>
      <w:tr w:rsidR="006E3184" w14:paraId="598BB189" w14:textId="77777777" w:rsidTr="006E3184">
        <w:tc>
          <w:tcPr>
            <w:tcW w:w="988" w:type="dxa"/>
          </w:tcPr>
          <w:p w14:paraId="3D22098D" w14:textId="7F7E3508" w:rsidR="006E3184" w:rsidRDefault="006E3184" w:rsidP="003E1E5F">
            <w:pPr>
              <w:spacing w:after="120"/>
              <w:jc w:val="center"/>
            </w:pPr>
            <w:r>
              <w:t>2</w:t>
            </w:r>
          </w:p>
        </w:tc>
        <w:tc>
          <w:tcPr>
            <w:tcW w:w="8074" w:type="dxa"/>
          </w:tcPr>
          <w:p w14:paraId="5DD54382" w14:textId="13D2DBAF" w:rsidR="006E3184" w:rsidRDefault="006E3184" w:rsidP="005C167A">
            <w:pPr>
              <w:spacing w:after="120"/>
            </w:pPr>
            <w:r>
              <w:t>P</w:t>
            </w:r>
            <w:r w:rsidRPr="006E3184">
              <w:t xml:space="preserve">rovozování obchodní platformy pro </w:t>
            </w:r>
            <w:r>
              <w:t>virtuální aktiv</w:t>
            </w:r>
            <w:r w:rsidRPr="006E3184">
              <w:t>a</w:t>
            </w:r>
          </w:p>
        </w:tc>
      </w:tr>
      <w:tr w:rsidR="006E3184" w14:paraId="431ABEBC" w14:textId="77777777" w:rsidTr="006E3184">
        <w:tc>
          <w:tcPr>
            <w:tcW w:w="988" w:type="dxa"/>
          </w:tcPr>
          <w:p w14:paraId="5F26B068" w14:textId="526162C3" w:rsidR="006E3184" w:rsidRDefault="006E3184" w:rsidP="003E1E5F">
            <w:pPr>
              <w:spacing w:after="120"/>
              <w:jc w:val="center"/>
            </w:pPr>
            <w:r>
              <w:t>3</w:t>
            </w:r>
          </w:p>
        </w:tc>
        <w:tc>
          <w:tcPr>
            <w:tcW w:w="8074" w:type="dxa"/>
          </w:tcPr>
          <w:p w14:paraId="6A4A653D" w14:textId="28AADD31" w:rsidR="006E3184" w:rsidRDefault="006E3184" w:rsidP="006E3184">
            <w:pPr>
              <w:spacing w:after="120"/>
            </w:pPr>
            <w:r>
              <w:t>Směna virtuálních aktiv za peněžní prostředky</w:t>
            </w:r>
          </w:p>
        </w:tc>
      </w:tr>
      <w:tr w:rsidR="006E3184" w14:paraId="70047141" w14:textId="77777777" w:rsidTr="006E3184">
        <w:tc>
          <w:tcPr>
            <w:tcW w:w="988" w:type="dxa"/>
          </w:tcPr>
          <w:p w14:paraId="74140983" w14:textId="664D8210" w:rsidR="006E3184" w:rsidRDefault="006E3184" w:rsidP="003E1E5F">
            <w:pPr>
              <w:spacing w:after="120"/>
              <w:jc w:val="center"/>
            </w:pPr>
            <w:r>
              <w:t>4</w:t>
            </w:r>
          </w:p>
        </w:tc>
        <w:tc>
          <w:tcPr>
            <w:tcW w:w="8074" w:type="dxa"/>
          </w:tcPr>
          <w:p w14:paraId="3FBDD0EA" w14:textId="5DAC4714" w:rsidR="006E3184" w:rsidRDefault="006E3184" w:rsidP="006E3184">
            <w:pPr>
              <w:spacing w:after="120"/>
            </w:pPr>
            <w:r w:rsidRPr="006E3184">
              <w:t>Směna virtuálních aktiv za jiná virtuální aktiva</w:t>
            </w:r>
          </w:p>
        </w:tc>
      </w:tr>
      <w:tr w:rsidR="006E3184" w14:paraId="4CF5CFB3" w14:textId="77777777" w:rsidTr="006E3184">
        <w:tc>
          <w:tcPr>
            <w:tcW w:w="988" w:type="dxa"/>
          </w:tcPr>
          <w:p w14:paraId="7579B90E" w14:textId="65C4A2F5" w:rsidR="006E3184" w:rsidRDefault="006E3184" w:rsidP="003E1E5F">
            <w:pPr>
              <w:spacing w:after="120"/>
              <w:jc w:val="center"/>
            </w:pPr>
            <w:r>
              <w:t>5</w:t>
            </w:r>
          </w:p>
        </w:tc>
        <w:tc>
          <w:tcPr>
            <w:tcW w:w="8074" w:type="dxa"/>
          </w:tcPr>
          <w:p w14:paraId="59BD4465" w14:textId="276D1926" w:rsidR="006E3184" w:rsidRDefault="006E3184" w:rsidP="006E3184">
            <w:pPr>
              <w:spacing w:after="120"/>
            </w:pPr>
            <w:r>
              <w:t>P</w:t>
            </w:r>
            <w:r w:rsidRPr="006E3184">
              <w:t xml:space="preserve">rovádění pokynů </w:t>
            </w:r>
            <w:r w:rsidR="008B5393" w:rsidRPr="006E3184">
              <w:t>k</w:t>
            </w:r>
            <w:r w:rsidR="008B5393">
              <w:t> </w:t>
            </w:r>
            <w:r w:rsidRPr="006E3184">
              <w:t>virtuální</w:t>
            </w:r>
            <w:r>
              <w:t>m</w:t>
            </w:r>
            <w:r w:rsidRPr="006E3184">
              <w:t xml:space="preserve"> aktivům jménem zákazníků</w:t>
            </w:r>
          </w:p>
        </w:tc>
      </w:tr>
      <w:tr w:rsidR="006E3184" w14:paraId="04FE429C" w14:textId="77777777" w:rsidTr="006E3184">
        <w:tc>
          <w:tcPr>
            <w:tcW w:w="988" w:type="dxa"/>
          </w:tcPr>
          <w:p w14:paraId="0D2DED48" w14:textId="56AB733B" w:rsidR="006E3184" w:rsidRDefault="006E3184" w:rsidP="003E1E5F">
            <w:pPr>
              <w:spacing w:after="120"/>
              <w:jc w:val="center"/>
            </w:pPr>
            <w:r>
              <w:t>6</w:t>
            </w:r>
          </w:p>
        </w:tc>
        <w:tc>
          <w:tcPr>
            <w:tcW w:w="8074" w:type="dxa"/>
          </w:tcPr>
          <w:p w14:paraId="35F4A22C" w14:textId="7C2EBAB4" w:rsidR="006E3184" w:rsidRDefault="00995699" w:rsidP="005C167A">
            <w:pPr>
              <w:spacing w:after="120"/>
            </w:pPr>
            <w:r w:rsidRPr="00995699">
              <w:t>U</w:t>
            </w:r>
            <w:r w:rsidR="006E3184" w:rsidRPr="00995699">
              <w:t>misťování virtuálních aktiv</w:t>
            </w:r>
          </w:p>
        </w:tc>
      </w:tr>
      <w:tr w:rsidR="006E3184" w14:paraId="67A005C7" w14:textId="77777777" w:rsidTr="006E3184">
        <w:tc>
          <w:tcPr>
            <w:tcW w:w="988" w:type="dxa"/>
          </w:tcPr>
          <w:p w14:paraId="294E1F3C" w14:textId="600CC34A" w:rsidR="006E3184" w:rsidRDefault="006E3184" w:rsidP="003E1E5F">
            <w:pPr>
              <w:spacing w:after="120"/>
              <w:jc w:val="center"/>
            </w:pPr>
            <w:r>
              <w:t>7</w:t>
            </w:r>
          </w:p>
        </w:tc>
        <w:tc>
          <w:tcPr>
            <w:tcW w:w="8074" w:type="dxa"/>
          </w:tcPr>
          <w:p w14:paraId="3510FBFE" w14:textId="4946AE4B" w:rsidR="006E3184" w:rsidRPr="00995699" w:rsidRDefault="00995699" w:rsidP="00995699">
            <w:pPr>
              <w:spacing w:after="120"/>
            </w:pPr>
            <w:r w:rsidRPr="00995699">
              <w:t>P</w:t>
            </w:r>
            <w:r w:rsidR="006E3184" w:rsidRPr="00995699">
              <w:t>ř</w:t>
            </w:r>
            <w:r w:rsidRPr="00995699">
              <w:t xml:space="preserve">ijímání a předávání pokynů </w:t>
            </w:r>
            <w:r w:rsidR="008B5393" w:rsidRPr="00995699">
              <w:t>k</w:t>
            </w:r>
            <w:r w:rsidR="008B5393">
              <w:t> </w:t>
            </w:r>
            <w:r w:rsidRPr="00995699">
              <w:t>virtuálním</w:t>
            </w:r>
            <w:r w:rsidR="006E3184" w:rsidRPr="00995699">
              <w:t xml:space="preserve"> aktivům jménem zákazníků</w:t>
            </w:r>
          </w:p>
        </w:tc>
      </w:tr>
      <w:tr w:rsidR="006E3184" w14:paraId="10D79898" w14:textId="77777777" w:rsidTr="006E3184">
        <w:tc>
          <w:tcPr>
            <w:tcW w:w="988" w:type="dxa"/>
          </w:tcPr>
          <w:p w14:paraId="0935B93B" w14:textId="01179CD0" w:rsidR="006E3184" w:rsidRDefault="006E3184" w:rsidP="003E1E5F">
            <w:pPr>
              <w:spacing w:after="120"/>
              <w:jc w:val="center"/>
            </w:pPr>
            <w:r>
              <w:t>8</w:t>
            </w:r>
          </w:p>
        </w:tc>
        <w:tc>
          <w:tcPr>
            <w:tcW w:w="8074" w:type="dxa"/>
          </w:tcPr>
          <w:p w14:paraId="6D0FC3CE" w14:textId="09D15145" w:rsidR="006E3184" w:rsidRPr="00995699" w:rsidRDefault="00995699" w:rsidP="00995699">
            <w:pPr>
              <w:spacing w:after="120"/>
            </w:pPr>
            <w:r w:rsidRPr="00995699">
              <w:t>P</w:t>
            </w:r>
            <w:r w:rsidR="006E3184" w:rsidRPr="00995699">
              <w:t>oskytování správy portfolia virtuálních aktiv</w:t>
            </w:r>
          </w:p>
        </w:tc>
      </w:tr>
      <w:tr w:rsidR="006E3184" w14:paraId="5981D885" w14:textId="77777777" w:rsidTr="006E3184">
        <w:tc>
          <w:tcPr>
            <w:tcW w:w="988" w:type="dxa"/>
          </w:tcPr>
          <w:p w14:paraId="16BB8986" w14:textId="41F8745B" w:rsidR="006E3184" w:rsidRDefault="006E3184" w:rsidP="003E1E5F">
            <w:pPr>
              <w:spacing w:after="120"/>
              <w:jc w:val="center"/>
            </w:pPr>
            <w:r>
              <w:t>9</w:t>
            </w:r>
          </w:p>
        </w:tc>
        <w:tc>
          <w:tcPr>
            <w:tcW w:w="8074" w:type="dxa"/>
          </w:tcPr>
          <w:p w14:paraId="339796D2" w14:textId="64114D25" w:rsidR="006E3184" w:rsidRPr="00995699" w:rsidRDefault="00995699" w:rsidP="00995699">
            <w:pPr>
              <w:spacing w:after="120"/>
            </w:pPr>
            <w:r>
              <w:t>P</w:t>
            </w:r>
            <w:r w:rsidR="006E3184" w:rsidRPr="00995699">
              <w:t>oskytování služeb převodu virtuálních aktiv jménem zákazníků</w:t>
            </w:r>
          </w:p>
        </w:tc>
      </w:tr>
    </w:tbl>
    <w:p w14:paraId="1D655713" w14:textId="0D84AF63" w:rsidR="00525A15" w:rsidRPr="00840E15" w:rsidRDefault="00525A15" w:rsidP="003E1E5F">
      <w:pPr>
        <w:spacing w:before="120" w:after="120"/>
      </w:pPr>
      <w:r>
        <w:rPr>
          <w:b/>
        </w:rPr>
        <w:t>K řádku 4</w:t>
      </w:r>
      <w:r w:rsidR="00E54589">
        <w:rPr>
          <w:b/>
        </w:rPr>
        <w:t>.2</w:t>
      </w:r>
      <w:r>
        <w:rPr>
          <w:b/>
        </w:rPr>
        <w:t>:</w:t>
      </w:r>
      <w:r w:rsidR="00840E15">
        <w:t xml:space="preserve"> Uvede se stát</w:t>
      </w:r>
      <w:r w:rsidR="0002182C">
        <w:t>, kde bude pr</w:t>
      </w:r>
      <w:r w:rsidR="003E1E5F">
        <w:t>ováděna činnost podle řádku 4.1</w:t>
      </w:r>
      <w:r w:rsidR="0002182C">
        <w:t>.</w:t>
      </w:r>
    </w:p>
    <w:p w14:paraId="10A547F4" w14:textId="4386F4E2" w:rsidR="00525A15" w:rsidRDefault="00525A15" w:rsidP="005C167A">
      <w:pPr>
        <w:spacing w:after="120"/>
        <w:rPr>
          <w:b/>
        </w:rPr>
      </w:pPr>
      <w:r>
        <w:rPr>
          <w:b/>
        </w:rPr>
        <w:t>K</w:t>
      </w:r>
      <w:r w:rsidR="002618E7">
        <w:rPr>
          <w:b/>
        </w:rPr>
        <w:t> </w:t>
      </w:r>
      <w:r w:rsidR="00782654">
        <w:rPr>
          <w:b/>
        </w:rPr>
        <w:t>seskupení</w:t>
      </w:r>
      <w:r w:rsidR="002618E7">
        <w:rPr>
          <w:b/>
        </w:rPr>
        <w:t xml:space="preserve"> </w:t>
      </w:r>
      <w:r>
        <w:rPr>
          <w:b/>
        </w:rPr>
        <w:t>řádk</w:t>
      </w:r>
      <w:r w:rsidR="002618E7">
        <w:rPr>
          <w:b/>
        </w:rPr>
        <w:t>ů</w:t>
      </w:r>
      <w:r>
        <w:rPr>
          <w:b/>
        </w:rPr>
        <w:t xml:space="preserve"> 4</w:t>
      </w:r>
      <w:r w:rsidR="00E54589">
        <w:rPr>
          <w:b/>
        </w:rPr>
        <w:t>.3</w:t>
      </w:r>
      <w:r>
        <w:rPr>
          <w:b/>
        </w:rPr>
        <w:t>:</w:t>
      </w:r>
      <w:r w:rsidR="0002182C">
        <w:rPr>
          <w:b/>
        </w:rPr>
        <w:t xml:space="preserve"> </w:t>
      </w:r>
      <w:r w:rsidR="002618E7">
        <w:t>Uvádí se adresy internetových stránek, prostřednictvím kterých bude žadatelem prováděna činnost podle řádku 4.1.</w:t>
      </w:r>
      <w:r w:rsidR="0002182C" w:rsidRPr="0002182C">
        <w:t xml:space="preserve"> Počet řádků v </w:t>
      </w:r>
      <w:r w:rsidR="00782654">
        <w:t>seskupení</w:t>
      </w:r>
      <w:r w:rsidR="0002182C" w:rsidRPr="0002182C">
        <w:t xml:space="preserve"> odpovídá počtu internetových stránek </w:t>
      </w:r>
      <w:r w:rsidR="0002182C">
        <w:t xml:space="preserve">(např. </w:t>
      </w:r>
      <w:r w:rsidR="005061BD">
        <w:t>šestá</w:t>
      </w:r>
      <w:r w:rsidR="0002182C">
        <w:t xml:space="preserve"> internetová stránka se uvede na řádku 4.3.6).</w:t>
      </w:r>
    </w:p>
    <w:p w14:paraId="605CE4CD" w14:textId="53665B6A" w:rsidR="0002182C" w:rsidRDefault="0002182C" w:rsidP="0002182C">
      <w:pPr>
        <w:spacing w:after="120"/>
        <w:rPr>
          <w:b/>
        </w:rPr>
      </w:pPr>
      <w:r>
        <w:rPr>
          <w:b/>
        </w:rPr>
        <w:t>K řádk</w:t>
      </w:r>
      <w:r w:rsidR="009061E1">
        <w:rPr>
          <w:b/>
        </w:rPr>
        <w:t>ům</w:t>
      </w:r>
      <w:r>
        <w:rPr>
          <w:b/>
        </w:rPr>
        <w:t xml:space="preserve"> 4.3.</w:t>
      </w:r>
      <w:r w:rsidR="008B5393">
        <w:rPr>
          <w:b/>
        </w:rPr>
        <w:t>1 a </w:t>
      </w:r>
      <w:r w:rsidR="009061E1">
        <w:rPr>
          <w:b/>
        </w:rPr>
        <w:t>následujícím</w:t>
      </w:r>
      <w:r>
        <w:rPr>
          <w:b/>
        </w:rPr>
        <w:t>:</w:t>
      </w:r>
      <w:r w:rsidR="000856C7">
        <w:rPr>
          <w:b/>
        </w:rPr>
        <w:t xml:space="preserve"> </w:t>
      </w:r>
      <w:r w:rsidR="000856C7" w:rsidRPr="00DF661C">
        <w:t>Uvede se</w:t>
      </w:r>
      <w:r w:rsidR="000856C7">
        <w:t xml:space="preserve"> adresa</w:t>
      </w:r>
      <w:r w:rsidR="000856C7" w:rsidRPr="00DF661C">
        <w:t xml:space="preserve"> internetov</w:t>
      </w:r>
      <w:r w:rsidR="000856C7">
        <w:t>é</w:t>
      </w:r>
      <w:r w:rsidR="000856C7" w:rsidRPr="000856C7">
        <w:t xml:space="preserve"> </w:t>
      </w:r>
      <w:r w:rsidR="000856C7">
        <w:t>stránk</w:t>
      </w:r>
      <w:r w:rsidR="0F12E135">
        <w:t>y</w:t>
      </w:r>
      <w:r w:rsidR="000856C7" w:rsidRPr="000856C7">
        <w:t>.</w:t>
      </w:r>
    </w:p>
    <w:p w14:paraId="2FF7C633" w14:textId="62726536" w:rsidR="000856C7" w:rsidRDefault="00525A15" w:rsidP="000856C7">
      <w:pPr>
        <w:spacing w:after="120"/>
        <w:rPr>
          <w:b/>
        </w:rPr>
      </w:pPr>
      <w:r>
        <w:rPr>
          <w:b/>
        </w:rPr>
        <w:t>K</w:t>
      </w:r>
      <w:r w:rsidR="002618E7">
        <w:rPr>
          <w:b/>
        </w:rPr>
        <w:t> </w:t>
      </w:r>
      <w:r w:rsidR="00782654">
        <w:rPr>
          <w:b/>
        </w:rPr>
        <w:t>seskupení</w:t>
      </w:r>
      <w:r w:rsidR="002618E7">
        <w:rPr>
          <w:b/>
        </w:rPr>
        <w:t xml:space="preserve"> </w:t>
      </w:r>
      <w:r>
        <w:rPr>
          <w:b/>
        </w:rPr>
        <w:t>řádk</w:t>
      </w:r>
      <w:r w:rsidR="002618E7">
        <w:rPr>
          <w:b/>
        </w:rPr>
        <w:t>ů</w:t>
      </w:r>
      <w:r>
        <w:rPr>
          <w:b/>
        </w:rPr>
        <w:t xml:space="preserve"> 4</w:t>
      </w:r>
      <w:r w:rsidR="00E54589">
        <w:rPr>
          <w:b/>
        </w:rPr>
        <w:t>.4</w:t>
      </w:r>
      <w:r>
        <w:rPr>
          <w:b/>
        </w:rPr>
        <w:t>:</w:t>
      </w:r>
      <w:r w:rsidR="000856C7" w:rsidRPr="000856C7">
        <w:t xml:space="preserve"> </w:t>
      </w:r>
      <w:r w:rsidR="002618E7" w:rsidRPr="002618E7">
        <w:t xml:space="preserve">Uvádí se </w:t>
      </w:r>
      <w:r w:rsidR="002618E7">
        <w:t>čísla bankovních účtů</w:t>
      </w:r>
      <w:r w:rsidR="002618E7" w:rsidRPr="002618E7">
        <w:t xml:space="preserve">, prostřednictvím kterých bude žadatelem </w:t>
      </w:r>
      <w:r w:rsidR="002618E7">
        <w:t xml:space="preserve">financována </w:t>
      </w:r>
      <w:r w:rsidR="002618E7" w:rsidRPr="002618E7">
        <w:t>činnost podle řádku 4.1</w:t>
      </w:r>
      <w:r w:rsidR="002618E7">
        <w:t xml:space="preserve">. </w:t>
      </w:r>
      <w:r w:rsidR="000856C7" w:rsidRPr="0002182C">
        <w:t>Počet řádků v </w:t>
      </w:r>
      <w:r w:rsidR="00782654">
        <w:t>seskupení</w:t>
      </w:r>
      <w:r w:rsidR="000856C7" w:rsidRPr="0002182C">
        <w:t xml:space="preserve"> odpovídá počtu </w:t>
      </w:r>
      <w:r w:rsidR="000856C7">
        <w:t>platebních účtů</w:t>
      </w:r>
      <w:r w:rsidR="000856C7" w:rsidRPr="0002182C">
        <w:t xml:space="preserve"> </w:t>
      </w:r>
      <w:r w:rsidR="000856C7">
        <w:t xml:space="preserve">(např. </w:t>
      </w:r>
      <w:r w:rsidR="00896A43">
        <w:t>sedmý</w:t>
      </w:r>
      <w:r w:rsidR="000856C7">
        <w:t xml:space="preserve"> platební účet se uvede na řádku 4.4.7).</w:t>
      </w:r>
    </w:p>
    <w:p w14:paraId="119EDC72" w14:textId="001FA17B" w:rsidR="00A91F37" w:rsidRDefault="000856C7" w:rsidP="000856C7">
      <w:pPr>
        <w:spacing w:after="120"/>
      </w:pPr>
      <w:r>
        <w:rPr>
          <w:b/>
        </w:rPr>
        <w:t>K řádku 4.4.1:</w:t>
      </w:r>
      <w:r w:rsidR="00DF661C">
        <w:rPr>
          <w:b/>
        </w:rPr>
        <w:t xml:space="preserve"> </w:t>
      </w:r>
      <w:r w:rsidR="00DF661C" w:rsidRPr="00DF661C">
        <w:t xml:space="preserve">Uvede se </w:t>
      </w:r>
      <w:r w:rsidR="003E1E5F">
        <w:t>j</w:t>
      </w:r>
      <w:r w:rsidR="00DF661C">
        <w:t>edinečný identifikátor platebního účtu</w:t>
      </w:r>
      <w:r w:rsidR="003E1E5F">
        <w:t xml:space="preserve"> a</w:t>
      </w:r>
      <w:r w:rsidR="00DF661C">
        <w:t xml:space="preserve"> jednoznačná identifikace platební instituce, </w:t>
      </w:r>
      <w:r w:rsidR="008B5393">
        <w:t>u </w:t>
      </w:r>
      <w:r w:rsidR="003E1E5F">
        <w:t>které je platební účet veden; jednotlivé položky se oddělí středníkem.</w:t>
      </w:r>
      <w:r w:rsidR="00DF661C">
        <w:t xml:space="preserve"> </w:t>
      </w:r>
      <w:r w:rsidR="003E1E5F">
        <w:t>D</w:t>
      </w:r>
      <w:r w:rsidR="00DF661C">
        <w:t xml:space="preserve">ále se uvedou </w:t>
      </w:r>
      <w:r w:rsidR="003E1E5F">
        <w:t xml:space="preserve">identifikační údaje všech </w:t>
      </w:r>
      <w:r w:rsidR="00DF661C">
        <w:t>majitelů účtu ve struktuře</w:t>
      </w:r>
      <w:r w:rsidR="003E1E5F">
        <w:t>:</w:t>
      </w:r>
      <w:r w:rsidR="00DF661C">
        <w:t xml:space="preserve"> </w:t>
      </w:r>
      <w:r w:rsidR="003E1E5F">
        <w:t>všechna její osobní jména a příjmení,</w:t>
      </w:r>
      <w:r w:rsidR="003E1E5F" w:rsidRPr="00B05ECE">
        <w:t xml:space="preserve"> rodné číslo</w:t>
      </w:r>
      <w:r w:rsidR="003E1E5F">
        <w:t xml:space="preserve"> bez lomítka, nebo </w:t>
      </w:r>
      <w:r w:rsidR="003E1E5F" w:rsidRPr="00B05ECE">
        <w:t>datum narození a</w:t>
      </w:r>
      <w:r w:rsidR="003E1E5F">
        <w:t> </w:t>
      </w:r>
      <w:r w:rsidR="003E1E5F" w:rsidRPr="00B05ECE">
        <w:t>pohlaví</w:t>
      </w:r>
      <w:r w:rsidR="003E1E5F">
        <w:t>,</w:t>
      </w:r>
      <w:r w:rsidR="003E1E5F" w:rsidRPr="00B05ECE">
        <w:t xml:space="preserve"> </w:t>
      </w:r>
      <w:r w:rsidR="003E1E5F">
        <w:t xml:space="preserve">pokud </w:t>
      </w:r>
      <w:r w:rsidR="003E1E5F" w:rsidRPr="00B05ECE">
        <w:t>nebylo</w:t>
      </w:r>
      <w:r w:rsidR="003E1E5F">
        <w:t xml:space="preserve"> rodné číslo</w:t>
      </w:r>
      <w:r w:rsidR="003E1E5F" w:rsidRPr="00B05ECE">
        <w:t xml:space="preserve"> přiděleno</w:t>
      </w:r>
      <w:r w:rsidR="003E1E5F">
        <w:t xml:space="preserve">, místo narození, adresa místa trvalého nebo jiného pobytu </w:t>
      </w:r>
      <w:r w:rsidR="003E1E5F" w:rsidRPr="007D42C5">
        <w:t>ve formě referenční vazby na referenční údaj o</w:t>
      </w:r>
      <w:r w:rsidR="003E1E5F">
        <w:t> </w:t>
      </w:r>
      <w:r w:rsidR="003E1E5F" w:rsidRPr="007D42C5">
        <w:t>adrese v</w:t>
      </w:r>
      <w:r w:rsidR="003E1E5F">
        <w:t> </w:t>
      </w:r>
      <w:r w:rsidR="003E1E5F" w:rsidRPr="007D42C5">
        <w:t>registru územní identifikace</w:t>
      </w:r>
      <w:r w:rsidR="003E1E5F">
        <w:t xml:space="preserve">, nachází-li se adresa v zahraničí, uvede se slovy, </w:t>
      </w:r>
      <w:r w:rsidR="003E1E5F" w:rsidRPr="00B05ECE">
        <w:t>státní občanství</w:t>
      </w:r>
      <w:r w:rsidR="003E1E5F">
        <w:t>,</w:t>
      </w:r>
      <w:r w:rsidR="003E1E5F" w:rsidRPr="00B05ECE">
        <w:t xml:space="preserve"> </w:t>
      </w:r>
      <w:r w:rsidR="003E1E5F">
        <w:t>číslo a druh průkazu totožnosti, stát a </w:t>
      </w:r>
      <w:r w:rsidR="003E1E5F" w:rsidRPr="00B05ECE">
        <w:t>orgán, který průkaz totožnosti vydal</w:t>
      </w:r>
      <w:r w:rsidR="003E1E5F">
        <w:t xml:space="preserve"> a</w:t>
      </w:r>
      <w:r w:rsidR="003E1E5F" w:rsidRPr="00B05ECE">
        <w:t xml:space="preserve"> </w:t>
      </w:r>
      <w:r w:rsidR="003E1E5F">
        <w:t>p</w:t>
      </w:r>
      <w:r w:rsidR="003E1E5F" w:rsidRPr="00EC5780">
        <w:t>oslední den platnosti průkazu totožnosti</w:t>
      </w:r>
      <w:r w:rsidR="003E1E5F">
        <w:t>; jednotlivé položky se oddělí středníkem</w:t>
      </w:r>
      <w:r w:rsidR="00DF661C">
        <w:t>.</w:t>
      </w:r>
      <w:r w:rsidR="003E1E5F" w:rsidRPr="003E1E5F">
        <w:t xml:space="preserve"> </w:t>
      </w:r>
      <w:r w:rsidR="00435BD2">
        <w:t xml:space="preserve">Údaje o platebním účtu a identifikační údaje majitelů tohoto účtu </w:t>
      </w:r>
      <w:r w:rsidR="003E1E5F">
        <w:t>se navzájem oddělují hvězdičkou (*).</w:t>
      </w:r>
    </w:p>
    <w:p w14:paraId="594697A0" w14:textId="76601926" w:rsidR="00A91F37" w:rsidRDefault="00A91F37" w:rsidP="00C0020E">
      <w:pPr>
        <w:pStyle w:val="Dvodovzprva"/>
      </w:pPr>
    </w:p>
    <w:sectPr w:rsidR="00A91F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5E298" w14:textId="77777777" w:rsidR="0040481F" w:rsidRDefault="0040481F">
      <w:r>
        <w:separator/>
      </w:r>
    </w:p>
  </w:endnote>
  <w:endnote w:type="continuationSeparator" w:id="0">
    <w:p w14:paraId="77344FC8" w14:textId="77777777" w:rsidR="0040481F" w:rsidRDefault="0040481F">
      <w:r>
        <w:continuationSeparator/>
      </w:r>
    </w:p>
  </w:endnote>
  <w:endnote w:type="continuationNotice" w:id="1">
    <w:p w14:paraId="02EA9E11" w14:textId="77777777" w:rsidR="0040481F" w:rsidRDefault="004048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6BD0C" w14:textId="77777777" w:rsidR="00F81495" w:rsidRDefault="00F814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25D1A" w14:textId="77777777" w:rsidR="00F81495" w:rsidRDefault="00F8149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974BD" w14:textId="77777777" w:rsidR="00F81495" w:rsidRDefault="00F8149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7B883" w14:textId="77777777" w:rsidR="0040481F" w:rsidRDefault="0040481F">
      <w:r>
        <w:separator/>
      </w:r>
    </w:p>
  </w:footnote>
  <w:footnote w:type="continuationSeparator" w:id="0">
    <w:p w14:paraId="4CDC75AB" w14:textId="77777777" w:rsidR="0040481F" w:rsidRDefault="0040481F">
      <w:r>
        <w:continuationSeparator/>
      </w:r>
    </w:p>
  </w:footnote>
  <w:footnote w:type="continuationNotice" w:id="1">
    <w:p w14:paraId="13BA4B21" w14:textId="77777777" w:rsidR="0040481F" w:rsidRDefault="004048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51F7C" w14:textId="77777777" w:rsidR="0040481F" w:rsidRDefault="0040481F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6F5AFF1" w14:textId="77777777" w:rsidR="0040481F" w:rsidRDefault="0040481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80DF2" w14:textId="61828868" w:rsidR="0040481F" w:rsidRDefault="0040481F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81495">
      <w:rPr>
        <w:rStyle w:val="slostrnky"/>
        <w:noProof/>
      </w:rPr>
      <w:t>13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14:paraId="784BE7C2" w14:textId="77777777" w:rsidR="0040481F" w:rsidRDefault="004048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C1AE4" w14:textId="7BFB8F9F" w:rsidR="0040481F" w:rsidRPr="004D76FA" w:rsidRDefault="0040481F" w:rsidP="004D76FA">
    <w:pPr>
      <w:pStyle w:val="Zhlav"/>
      <w:jc w:val="right"/>
      <w:rPr>
        <w:b/>
      </w:rPr>
    </w:pPr>
    <w:r>
      <w:rPr>
        <w:b/>
      </w:rPr>
      <w:t>II</w:t>
    </w:r>
    <w:bookmarkStart w:id="0" w:name="_GoBack"/>
    <w:bookmarkEnd w:id="0"/>
    <w:r w:rsidRPr="004D76FA">
      <w:rPr>
        <w:b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E4F14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08B84E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2245F0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3754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6E144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BEC0C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CCF03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0DF2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B03C9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A2FD7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1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2" w15:restartNumberingAfterBreak="0">
    <w:nsid w:val="091F1276"/>
    <w:multiLevelType w:val="multilevel"/>
    <w:tmpl w:val="AD5E92D0"/>
    <w:lvl w:ilvl="0">
      <w:start w:val="1"/>
      <w:numFmt w:val="decimal"/>
      <w:lvlText w:val="%1."/>
      <w:lvlJc w:val="left"/>
      <w:pPr>
        <w:ind w:left="555" w:hanging="555"/>
      </w:pPr>
      <w:rPr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09606599"/>
    <w:multiLevelType w:val="multilevel"/>
    <w:tmpl w:val="056A00F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5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25" w:firstLine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5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0E8E1C81"/>
    <w:multiLevelType w:val="hybridMultilevel"/>
    <w:tmpl w:val="8DE63134"/>
    <w:lvl w:ilvl="0" w:tplc="3DA8D78C">
      <w:start w:val="1"/>
      <w:numFmt w:val="upperRoman"/>
      <w:pStyle w:val="Dvodovzprvaknovlnku"/>
      <w:suff w:val="nothing"/>
      <w:lvlText w:val="K čl.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440091"/>
    <w:multiLevelType w:val="hybridMultilevel"/>
    <w:tmpl w:val="68ECB24E"/>
    <w:lvl w:ilvl="0" w:tplc="7D2228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AE7648"/>
    <w:multiLevelType w:val="hybridMultilevel"/>
    <w:tmpl w:val="8FF8A0EE"/>
    <w:lvl w:ilvl="0" w:tplc="3D5A1C62">
      <w:start w:val="1"/>
      <w:numFmt w:val="lowerLetter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7E26E9C"/>
    <w:multiLevelType w:val="hybridMultilevel"/>
    <w:tmpl w:val="98CEA0C6"/>
    <w:lvl w:ilvl="0" w:tplc="5FFCE5D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023EB6"/>
    <w:multiLevelType w:val="hybridMultilevel"/>
    <w:tmpl w:val="78142E50"/>
    <w:lvl w:ilvl="0" w:tplc="1AA23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20" w15:restartNumberingAfterBreak="0">
    <w:nsid w:val="196E49A3"/>
    <w:multiLevelType w:val="hybridMultilevel"/>
    <w:tmpl w:val="159EB9A4"/>
    <w:lvl w:ilvl="0" w:tplc="ED928E78">
      <w:start w:val="1"/>
      <w:numFmt w:val="lowerLetter"/>
      <w:lvlText w:val="%1)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1E2E78A3"/>
    <w:multiLevelType w:val="multilevel"/>
    <w:tmpl w:val="36C454F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52" w:hanging="360"/>
      </w:pPr>
    </w:lvl>
    <w:lvl w:ilvl="2">
      <w:start w:val="1"/>
      <w:numFmt w:val="decimal"/>
      <w:lvlText w:val="%1.%2.%3"/>
      <w:lvlJc w:val="left"/>
      <w:pPr>
        <w:ind w:left="2904" w:hanging="720"/>
      </w:pPr>
    </w:lvl>
    <w:lvl w:ilvl="3">
      <w:start w:val="1"/>
      <w:numFmt w:val="decimal"/>
      <w:lvlText w:val="%1.%2.%3.%4"/>
      <w:lvlJc w:val="left"/>
      <w:pPr>
        <w:ind w:left="3996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5448" w:hanging="1080"/>
      </w:pPr>
    </w:lvl>
    <w:lvl w:ilvl="5">
      <w:start w:val="1"/>
      <w:numFmt w:val="decimal"/>
      <w:lvlText w:val="%1.%2.%3.%4.%5.%6"/>
      <w:lvlJc w:val="left"/>
      <w:pPr>
        <w:ind w:left="6540" w:hanging="1080"/>
      </w:pPr>
    </w:lvl>
    <w:lvl w:ilvl="6">
      <w:start w:val="1"/>
      <w:numFmt w:val="decimal"/>
      <w:lvlText w:val="%1.%2.%3.%4.%5.%6.%7"/>
      <w:lvlJc w:val="left"/>
      <w:pPr>
        <w:ind w:left="7992" w:hanging="1440"/>
      </w:pPr>
    </w:lvl>
    <w:lvl w:ilvl="7">
      <w:start w:val="1"/>
      <w:numFmt w:val="decimal"/>
      <w:lvlText w:val="%1.%2.%3.%4.%5.%6.%7.%8"/>
      <w:lvlJc w:val="left"/>
      <w:pPr>
        <w:ind w:left="9084" w:hanging="1440"/>
      </w:pPr>
    </w:lvl>
    <w:lvl w:ilvl="8">
      <w:start w:val="1"/>
      <w:numFmt w:val="decimal"/>
      <w:lvlText w:val="%1.%2.%3.%4.%5.%6.%7.%8.%9"/>
      <w:lvlJc w:val="left"/>
      <w:pPr>
        <w:ind w:left="10536" w:hanging="1800"/>
      </w:pPr>
    </w:lvl>
  </w:abstractNum>
  <w:abstractNum w:abstractNumId="22" w15:restartNumberingAfterBreak="0">
    <w:nsid w:val="220C5A9C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5416928"/>
    <w:multiLevelType w:val="hybridMultilevel"/>
    <w:tmpl w:val="66683ED8"/>
    <w:lvl w:ilvl="0" w:tplc="6CD0F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E85E83"/>
    <w:multiLevelType w:val="multilevel"/>
    <w:tmpl w:val="163AF99C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Textbodu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2AF66ADF"/>
    <w:multiLevelType w:val="multilevel"/>
    <w:tmpl w:val="00A410C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pechodka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lowerLetter"/>
      <w:pStyle w:val="Textpechodkapsmene"/>
      <w:lvlText w:val="%4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CF74D7C"/>
    <w:multiLevelType w:val="multilevel"/>
    <w:tmpl w:val="085276B8"/>
    <w:lvl w:ilvl="0">
      <w:start w:val="1"/>
      <w:numFmt w:val="decimal"/>
      <w:lvlText w:val="%1"/>
      <w:lvlJc w:val="left"/>
      <w:pPr>
        <w:ind w:left="480" w:hanging="480"/>
      </w:pPr>
      <w:rPr>
        <w:rFonts w:eastAsia="Times New Roman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eastAsia="Times New Roman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eastAsia="Times New Roman"/>
      </w:rPr>
    </w:lvl>
  </w:abstractNum>
  <w:abstractNum w:abstractNumId="27" w15:restartNumberingAfterBreak="0">
    <w:nsid w:val="2DD57F9F"/>
    <w:multiLevelType w:val="multilevel"/>
    <w:tmpl w:val="056A00F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5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25" w:firstLine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5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2F3E0AC9"/>
    <w:multiLevelType w:val="multilevel"/>
    <w:tmpl w:val="5A64362C"/>
    <w:lvl w:ilvl="0">
      <w:start w:val="1"/>
      <w:numFmt w:val="decimal"/>
      <w:pStyle w:val="Ploha-1slovanodstavec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Ploha-2slovanodstavec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15950A9"/>
    <w:multiLevelType w:val="hybridMultilevel"/>
    <w:tmpl w:val="B9EC4A46"/>
    <w:lvl w:ilvl="0" w:tplc="F818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062722"/>
    <w:multiLevelType w:val="multilevel"/>
    <w:tmpl w:val="FEDAB40A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32" w15:restartNumberingAfterBreak="0">
    <w:nsid w:val="3C7D55B9"/>
    <w:multiLevelType w:val="hybridMultilevel"/>
    <w:tmpl w:val="23327B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683B3E"/>
    <w:multiLevelType w:val="hybridMultilevel"/>
    <w:tmpl w:val="0F7C71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C6AA2"/>
    <w:multiLevelType w:val="multilevel"/>
    <w:tmpl w:val="72242C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5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904" w:hanging="720"/>
      </w:pPr>
    </w:lvl>
    <w:lvl w:ilvl="3">
      <w:start w:val="1"/>
      <w:numFmt w:val="decimal"/>
      <w:lvlText w:val="%1.%2.%3.%4"/>
      <w:lvlJc w:val="left"/>
      <w:pPr>
        <w:ind w:left="3996" w:hanging="720"/>
      </w:pPr>
    </w:lvl>
    <w:lvl w:ilvl="4">
      <w:start w:val="1"/>
      <w:numFmt w:val="decimal"/>
      <w:lvlText w:val="%1.%2.%3.%4.%5"/>
      <w:lvlJc w:val="left"/>
      <w:pPr>
        <w:ind w:left="5448" w:hanging="1080"/>
      </w:pPr>
    </w:lvl>
    <w:lvl w:ilvl="5">
      <w:start w:val="1"/>
      <w:numFmt w:val="decimal"/>
      <w:lvlText w:val="%1.%2.%3.%4.%5.%6"/>
      <w:lvlJc w:val="left"/>
      <w:pPr>
        <w:ind w:left="6540" w:hanging="1080"/>
      </w:pPr>
    </w:lvl>
    <w:lvl w:ilvl="6">
      <w:start w:val="1"/>
      <w:numFmt w:val="decimal"/>
      <w:lvlText w:val="%1.%2.%3.%4.%5.%6.%7"/>
      <w:lvlJc w:val="left"/>
      <w:pPr>
        <w:ind w:left="7992" w:hanging="1440"/>
      </w:pPr>
    </w:lvl>
    <w:lvl w:ilvl="7">
      <w:start w:val="1"/>
      <w:numFmt w:val="decimal"/>
      <w:lvlText w:val="%1.%2.%3.%4.%5.%6.%7.%8"/>
      <w:lvlJc w:val="left"/>
      <w:pPr>
        <w:ind w:left="9084" w:hanging="1440"/>
      </w:pPr>
    </w:lvl>
    <w:lvl w:ilvl="8">
      <w:start w:val="1"/>
      <w:numFmt w:val="decimal"/>
      <w:lvlText w:val="%1.%2.%3.%4.%5.%6.%7.%8.%9"/>
      <w:lvlJc w:val="left"/>
      <w:pPr>
        <w:ind w:left="10536" w:hanging="1800"/>
      </w:pPr>
    </w:lvl>
  </w:abstractNum>
  <w:abstractNum w:abstractNumId="35" w15:restartNumberingAfterBreak="0">
    <w:nsid w:val="53CB5F87"/>
    <w:multiLevelType w:val="multilevel"/>
    <w:tmpl w:val="C5C24230"/>
    <w:lvl w:ilvl="0">
      <w:start w:val="1"/>
      <w:numFmt w:val="decimal"/>
      <w:pStyle w:val="Ploha-rove1"/>
      <w:lvlText w:val="%1."/>
      <w:lvlJc w:val="left"/>
      <w:pPr>
        <w:ind w:left="425" w:hanging="425"/>
      </w:pPr>
      <w:rPr>
        <w:rFonts w:hint="default"/>
        <w:b w:val="0"/>
      </w:rPr>
    </w:lvl>
    <w:lvl w:ilvl="1">
      <w:start w:val="1"/>
      <w:numFmt w:val="decimal"/>
      <w:pStyle w:val="Ploha-rove2"/>
      <w:lvlText w:val="%1.%2."/>
      <w:lvlJc w:val="left"/>
      <w:pPr>
        <w:ind w:left="425" w:firstLine="0"/>
      </w:pPr>
      <w:rPr>
        <w:rFonts w:hint="default"/>
        <w:b w:val="0"/>
      </w:rPr>
    </w:lvl>
    <w:lvl w:ilvl="2">
      <w:start w:val="1"/>
      <w:numFmt w:val="decimal"/>
      <w:pStyle w:val="Ploha-rove3"/>
      <w:lvlText w:val="%1.%2.%3."/>
      <w:lvlJc w:val="left"/>
      <w:pPr>
        <w:ind w:left="709" w:firstLine="142"/>
      </w:pPr>
      <w:rPr>
        <w:rFonts w:hint="default"/>
      </w:rPr>
    </w:lvl>
    <w:lvl w:ilvl="3">
      <w:start w:val="1"/>
      <w:numFmt w:val="decimal"/>
      <w:pStyle w:val="Ploha-rove4"/>
      <w:lvlText w:val="%1.%2.%3.%4."/>
      <w:lvlJc w:val="left"/>
      <w:pPr>
        <w:ind w:left="709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54AF0F5A"/>
    <w:multiLevelType w:val="multilevel"/>
    <w:tmpl w:val="97984D36"/>
    <w:lvl w:ilvl="0">
      <w:start w:val="1"/>
      <w:numFmt w:val="upperRoman"/>
      <w:pStyle w:val="Nadpis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3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4"/>
      <w:suff w:val="space"/>
      <w:lvlText w:val="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5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7756E2C"/>
    <w:multiLevelType w:val="multilevel"/>
    <w:tmpl w:val="67524982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905" w:hanging="480"/>
      </w:pPr>
    </w:lvl>
    <w:lvl w:ilvl="2">
      <w:start w:val="1"/>
      <w:numFmt w:val="decimal"/>
      <w:lvlText w:val="%1.%2.%3"/>
      <w:lvlJc w:val="left"/>
      <w:pPr>
        <w:ind w:left="1997" w:hanging="720"/>
      </w:pPr>
      <w:rPr>
        <w:b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38" w15:restartNumberingAfterBreak="0">
    <w:nsid w:val="58B61753"/>
    <w:multiLevelType w:val="multilevel"/>
    <w:tmpl w:val="117AFD2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5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904" w:hanging="720"/>
      </w:pPr>
    </w:lvl>
    <w:lvl w:ilvl="3">
      <w:start w:val="1"/>
      <w:numFmt w:val="decimal"/>
      <w:lvlText w:val="%1.%2.%3.%4"/>
      <w:lvlJc w:val="left"/>
      <w:pPr>
        <w:ind w:left="3996" w:hanging="720"/>
      </w:pPr>
    </w:lvl>
    <w:lvl w:ilvl="4">
      <w:start w:val="1"/>
      <w:numFmt w:val="decimal"/>
      <w:lvlText w:val="%1.%2.%3.%4.%5"/>
      <w:lvlJc w:val="left"/>
      <w:pPr>
        <w:ind w:left="5448" w:hanging="1080"/>
      </w:pPr>
    </w:lvl>
    <w:lvl w:ilvl="5">
      <w:start w:val="1"/>
      <w:numFmt w:val="decimal"/>
      <w:lvlText w:val="%1.%2.%3.%4.%5.%6"/>
      <w:lvlJc w:val="left"/>
      <w:pPr>
        <w:ind w:left="6540" w:hanging="1080"/>
      </w:pPr>
    </w:lvl>
    <w:lvl w:ilvl="6">
      <w:start w:val="1"/>
      <w:numFmt w:val="decimal"/>
      <w:lvlText w:val="%1.%2.%3.%4.%5.%6.%7"/>
      <w:lvlJc w:val="left"/>
      <w:pPr>
        <w:ind w:left="7992" w:hanging="1440"/>
      </w:pPr>
    </w:lvl>
    <w:lvl w:ilvl="7">
      <w:start w:val="1"/>
      <w:numFmt w:val="decimal"/>
      <w:lvlText w:val="%1.%2.%3.%4.%5.%6.%7.%8"/>
      <w:lvlJc w:val="left"/>
      <w:pPr>
        <w:ind w:left="9084" w:hanging="1440"/>
      </w:pPr>
    </w:lvl>
    <w:lvl w:ilvl="8">
      <w:start w:val="1"/>
      <w:numFmt w:val="decimal"/>
      <w:lvlText w:val="%1.%2.%3.%4.%5.%6.%7.%8.%9"/>
      <w:lvlJc w:val="left"/>
      <w:pPr>
        <w:ind w:left="10536" w:hanging="1800"/>
      </w:pPr>
    </w:lvl>
  </w:abstractNum>
  <w:abstractNum w:abstractNumId="39" w15:restartNumberingAfterBreak="0">
    <w:nsid w:val="5F54556F"/>
    <w:multiLevelType w:val="hybridMultilevel"/>
    <w:tmpl w:val="A9163A2C"/>
    <w:lvl w:ilvl="0" w:tplc="CD02831E">
      <w:start w:val="1"/>
      <w:numFmt w:val="decimal"/>
      <w:pStyle w:val="Dvodovzprvakdlu"/>
      <w:suff w:val="nothing"/>
      <w:lvlText w:val="K 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2047C"/>
    <w:multiLevelType w:val="hybridMultilevel"/>
    <w:tmpl w:val="BA9A3A18"/>
    <w:lvl w:ilvl="0" w:tplc="62BE8CFA">
      <w:start w:val="1"/>
      <w:numFmt w:val="decimal"/>
      <w:pStyle w:val="Dvodovzprvakpododdlu"/>
      <w:suff w:val="nothing"/>
      <w:lvlText w:val="K pod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BE321C"/>
    <w:multiLevelType w:val="multilevel"/>
    <w:tmpl w:val="98A22808"/>
    <w:lvl w:ilvl="0">
      <w:start w:val="4"/>
      <w:numFmt w:val="decimal"/>
      <w:lvlText w:val="%1"/>
      <w:lvlJc w:val="left"/>
      <w:pPr>
        <w:ind w:left="660" w:hanging="660"/>
      </w:pPr>
    </w:lvl>
    <w:lvl w:ilvl="1">
      <w:start w:val="4"/>
      <w:numFmt w:val="decimal"/>
      <w:lvlText w:val="%1.%2"/>
      <w:lvlJc w:val="left"/>
      <w:pPr>
        <w:ind w:left="1752" w:hanging="660"/>
      </w:pPr>
    </w:lvl>
    <w:lvl w:ilvl="2">
      <w:start w:val="2"/>
      <w:numFmt w:val="decimal"/>
      <w:lvlText w:val="%1.%2.%3"/>
      <w:lvlJc w:val="left"/>
      <w:pPr>
        <w:ind w:left="2904" w:hanging="720"/>
      </w:pPr>
    </w:lvl>
    <w:lvl w:ilvl="3">
      <w:start w:val="1"/>
      <w:numFmt w:val="decimal"/>
      <w:lvlText w:val="%1.%2.%3.%4"/>
      <w:lvlJc w:val="left"/>
      <w:pPr>
        <w:ind w:left="3996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5448" w:hanging="1080"/>
      </w:pPr>
    </w:lvl>
    <w:lvl w:ilvl="5">
      <w:start w:val="1"/>
      <w:numFmt w:val="decimal"/>
      <w:lvlText w:val="%1.%2.%3.%4.%5.%6"/>
      <w:lvlJc w:val="left"/>
      <w:pPr>
        <w:ind w:left="6540" w:hanging="1080"/>
      </w:pPr>
    </w:lvl>
    <w:lvl w:ilvl="6">
      <w:start w:val="1"/>
      <w:numFmt w:val="decimal"/>
      <w:lvlText w:val="%1.%2.%3.%4.%5.%6.%7"/>
      <w:lvlJc w:val="left"/>
      <w:pPr>
        <w:ind w:left="7992" w:hanging="1440"/>
      </w:pPr>
    </w:lvl>
    <w:lvl w:ilvl="7">
      <w:start w:val="1"/>
      <w:numFmt w:val="decimal"/>
      <w:lvlText w:val="%1.%2.%3.%4.%5.%6.%7.%8"/>
      <w:lvlJc w:val="left"/>
      <w:pPr>
        <w:ind w:left="9084" w:hanging="1440"/>
      </w:pPr>
    </w:lvl>
    <w:lvl w:ilvl="8">
      <w:start w:val="1"/>
      <w:numFmt w:val="decimal"/>
      <w:lvlText w:val="%1.%2.%3.%4.%5.%6.%7.%8.%9"/>
      <w:lvlJc w:val="left"/>
      <w:pPr>
        <w:ind w:left="10536" w:hanging="1800"/>
      </w:pPr>
    </w:lvl>
  </w:abstractNum>
  <w:abstractNum w:abstractNumId="42" w15:restartNumberingAfterBreak="0">
    <w:nsid w:val="6E370F52"/>
    <w:multiLevelType w:val="hybridMultilevel"/>
    <w:tmpl w:val="D50E00CC"/>
    <w:lvl w:ilvl="0" w:tplc="437A026A">
      <w:start w:val="1"/>
      <w:numFmt w:val="decimal"/>
      <w:pStyle w:val="Dvodovzprvakoddlu"/>
      <w:suff w:val="nothing"/>
      <w:lvlText w:val="K 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E0F66"/>
    <w:multiLevelType w:val="multilevel"/>
    <w:tmpl w:val="AD5E92D0"/>
    <w:lvl w:ilvl="0">
      <w:start w:val="1"/>
      <w:numFmt w:val="decimal"/>
      <w:lvlText w:val="%1."/>
      <w:lvlJc w:val="left"/>
      <w:pPr>
        <w:ind w:left="555" w:hanging="555"/>
      </w:pPr>
      <w:rPr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4" w15:restartNumberingAfterBreak="0">
    <w:nsid w:val="71FB70A6"/>
    <w:multiLevelType w:val="hybridMultilevel"/>
    <w:tmpl w:val="D820BC16"/>
    <w:lvl w:ilvl="0" w:tplc="319A5226">
      <w:start w:val="1"/>
      <w:numFmt w:val="decimal"/>
      <w:pStyle w:val="Dvodovzprvakbodu"/>
      <w:suff w:val="space"/>
      <w:lvlText w:val="K bod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34FB8"/>
    <w:multiLevelType w:val="multilevel"/>
    <w:tmpl w:val="06AC48E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905" w:hanging="480"/>
      </w:pPr>
    </w:lvl>
    <w:lvl w:ilvl="2">
      <w:start w:val="1"/>
      <w:numFmt w:val="decimal"/>
      <w:lvlText w:val="%1.%2.%3"/>
      <w:lvlJc w:val="left"/>
      <w:pPr>
        <w:ind w:left="1855" w:hanging="72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931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46" w15:restartNumberingAfterBreak="0">
    <w:nsid w:val="78F50F08"/>
    <w:multiLevelType w:val="multilevel"/>
    <w:tmpl w:val="7816791E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7FE12532"/>
    <w:multiLevelType w:val="hybridMultilevel"/>
    <w:tmpl w:val="A410A940"/>
    <w:lvl w:ilvl="0" w:tplc="52C6C694">
      <w:start w:val="1"/>
      <w:numFmt w:val="upperRoman"/>
      <w:pStyle w:val="Dvodovzprvakhlav"/>
      <w:suff w:val="nothing"/>
      <w:lvlText w:val="K hlavě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1"/>
  </w:num>
  <w:num w:numId="3">
    <w:abstractNumId w:val="10"/>
  </w:num>
  <w:num w:numId="4">
    <w:abstractNumId w:val="19"/>
  </w:num>
  <w:num w:numId="5">
    <w:abstractNumId w:val="44"/>
  </w:num>
  <w:num w:numId="6">
    <w:abstractNumId w:val="14"/>
  </w:num>
  <w:num w:numId="7">
    <w:abstractNumId w:val="47"/>
  </w:num>
  <w:num w:numId="8">
    <w:abstractNumId w:val="39"/>
  </w:num>
  <w:num w:numId="9">
    <w:abstractNumId w:val="42"/>
  </w:num>
  <w:num w:numId="10">
    <w:abstractNumId w:val="40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6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22"/>
  </w:num>
  <w:num w:numId="23">
    <w:abstractNumId w:val="25"/>
  </w:num>
  <w:num w:numId="24">
    <w:abstractNumId w:val="24"/>
  </w:num>
  <w:num w:numId="25">
    <w:abstractNumId w:val="28"/>
  </w:num>
  <w:num w:numId="26">
    <w:abstractNumId w:val="16"/>
  </w:num>
  <w:num w:numId="27">
    <w:abstractNumId w:val="35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1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</w:num>
  <w:num w:numId="38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32"/>
  </w:num>
  <w:num w:numId="41">
    <w:abstractNumId w:val="33"/>
  </w:num>
  <w:num w:numId="42">
    <w:abstractNumId w:val="29"/>
  </w:num>
  <w:num w:numId="43">
    <w:abstractNumId w:val="18"/>
  </w:num>
  <w:num w:numId="44">
    <w:abstractNumId w:val="15"/>
  </w:num>
  <w:num w:numId="45">
    <w:abstractNumId w:val="17"/>
  </w:num>
  <w:num w:numId="46">
    <w:abstractNumId w:val="43"/>
  </w:num>
  <w:num w:numId="47">
    <w:abstractNumId w:val="30"/>
  </w:num>
  <w:num w:numId="48">
    <w:abstractNumId w:val="12"/>
  </w:num>
  <w:num w:numId="49">
    <w:abstractNumId w:val="13"/>
  </w:num>
  <w:num w:numId="50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attachedTemplate r:id="rId1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erze_sablony" w:val="2.1"/>
  </w:docVars>
  <w:rsids>
    <w:rsidRoot w:val="003C2EFD"/>
    <w:rsid w:val="00000517"/>
    <w:rsid w:val="00000848"/>
    <w:rsid w:val="0000111D"/>
    <w:rsid w:val="00001FC4"/>
    <w:rsid w:val="00003FF1"/>
    <w:rsid w:val="00005F09"/>
    <w:rsid w:val="000061E4"/>
    <w:rsid w:val="00010C1C"/>
    <w:rsid w:val="00012969"/>
    <w:rsid w:val="00015F5B"/>
    <w:rsid w:val="00016975"/>
    <w:rsid w:val="00017270"/>
    <w:rsid w:val="0002182C"/>
    <w:rsid w:val="00022E2C"/>
    <w:rsid w:val="00024808"/>
    <w:rsid w:val="00025B81"/>
    <w:rsid w:val="000262D8"/>
    <w:rsid w:val="000338E9"/>
    <w:rsid w:val="00044A17"/>
    <w:rsid w:val="0004608F"/>
    <w:rsid w:val="0004745C"/>
    <w:rsid w:val="000501D5"/>
    <w:rsid w:val="00054DC9"/>
    <w:rsid w:val="00055E60"/>
    <w:rsid w:val="00061667"/>
    <w:rsid w:val="00061FBB"/>
    <w:rsid w:val="00062714"/>
    <w:rsid w:val="00062746"/>
    <w:rsid w:val="000628A2"/>
    <w:rsid w:val="000634DC"/>
    <w:rsid w:val="0006423E"/>
    <w:rsid w:val="000673B5"/>
    <w:rsid w:val="0007062E"/>
    <w:rsid w:val="00073DE7"/>
    <w:rsid w:val="00073ECC"/>
    <w:rsid w:val="000759F5"/>
    <w:rsid w:val="00075BC1"/>
    <w:rsid w:val="00080494"/>
    <w:rsid w:val="0008105A"/>
    <w:rsid w:val="0008120F"/>
    <w:rsid w:val="00083D0A"/>
    <w:rsid w:val="00085029"/>
    <w:rsid w:val="000852D3"/>
    <w:rsid w:val="000856C7"/>
    <w:rsid w:val="00086673"/>
    <w:rsid w:val="00086767"/>
    <w:rsid w:val="00087C9C"/>
    <w:rsid w:val="00092A6B"/>
    <w:rsid w:val="00094A77"/>
    <w:rsid w:val="00095331"/>
    <w:rsid w:val="00095D74"/>
    <w:rsid w:val="00095FB3"/>
    <w:rsid w:val="000967A3"/>
    <w:rsid w:val="00096969"/>
    <w:rsid w:val="0009739F"/>
    <w:rsid w:val="000A53CE"/>
    <w:rsid w:val="000B1D71"/>
    <w:rsid w:val="000B1E27"/>
    <w:rsid w:val="000B3B46"/>
    <w:rsid w:val="000B4E97"/>
    <w:rsid w:val="000B7D5D"/>
    <w:rsid w:val="000C382E"/>
    <w:rsid w:val="000D0E48"/>
    <w:rsid w:val="000D1992"/>
    <w:rsid w:val="000D243B"/>
    <w:rsid w:val="000D6193"/>
    <w:rsid w:val="000D67D8"/>
    <w:rsid w:val="000E007C"/>
    <w:rsid w:val="000E03D2"/>
    <w:rsid w:val="000E0CDC"/>
    <w:rsid w:val="000E76AD"/>
    <w:rsid w:val="000F0B7B"/>
    <w:rsid w:val="000F18C3"/>
    <w:rsid w:val="000F4B3B"/>
    <w:rsid w:val="000F5A65"/>
    <w:rsid w:val="000F621A"/>
    <w:rsid w:val="00104B18"/>
    <w:rsid w:val="00106907"/>
    <w:rsid w:val="001124CC"/>
    <w:rsid w:val="00115565"/>
    <w:rsid w:val="001171D6"/>
    <w:rsid w:val="0012081A"/>
    <w:rsid w:val="0012203C"/>
    <w:rsid w:val="00123325"/>
    <w:rsid w:val="0012429A"/>
    <w:rsid w:val="001262D9"/>
    <w:rsid w:val="0013031C"/>
    <w:rsid w:val="00131929"/>
    <w:rsid w:val="001374EC"/>
    <w:rsid w:val="0014275C"/>
    <w:rsid w:val="00143460"/>
    <w:rsid w:val="001445E6"/>
    <w:rsid w:val="00144FF2"/>
    <w:rsid w:val="00146A19"/>
    <w:rsid w:val="00150417"/>
    <w:rsid w:val="00151AA8"/>
    <w:rsid w:val="00154E6B"/>
    <w:rsid w:val="00156BC5"/>
    <w:rsid w:val="0016100D"/>
    <w:rsid w:val="00163735"/>
    <w:rsid w:val="00165733"/>
    <w:rsid w:val="00171053"/>
    <w:rsid w:val="0017252D"/>
    <w:rsid w:val="001725CE"/>
    <w:rsid w:val="00172E3D"/>
    <w:rsid w:val="001774FE"/>
    <w:rsid w:val="001845FC"/>
    <w:rsid w:val="001854F7"/>
    <w:rsid w:val="00186EC6"/>
    <w:rsid w:val="00192CB8"/>
    <w:rsid w:val="00193CA5"/>
    <w:rsid w:val="00196047"/>
    <w:rsid w:val="001A49F0"/>
    <w:rsid w:val="001A7602"/>
    <w:rsid w:val="001A7676"/>
    <w:rsid w:val="001B5040"/>
    <w:rsid w:val="001C3036"/>
    <w:rsid w:val="001C6AAD"/>
    <w:rsid w:val="001D35C4"/>
    <w:rsid w:val="001E38E1"/>
    <w:rsid w:val="001E3FF1"/>
    <w:rsid w:val="001E55FF"/>
    <w:rsid w:val="001E6953"/>
    <w:rsid w:val="001E72B4"/>
    <w:rsid w:val="001F0D59"/>
    <w:rsid w:val="001F0FB0"/>
    <w:rsid w:val="001F4962"/>
    <w:rsid w:val="001F611B"/>
    <w:rsid w:val="00200219"/>
    <w:rsid w:val="0020146D"/>
    <w:rsid w:val="002016FB"/>
    <w:rsid w:val="00205039"/>
    <w:rsid w:val="00205466"/>
    <w:rsid w:val="0020782F"/>
    <w:rsid w:val="0021032C"/>
    <w:rsid w:val="00216278"/>
    <w:rsid w:val="002207EF"/>
    <w:rsid w:val="00221A7C"/>
    <w:rsid w:val="0022692F"/>
    <w:rsid w:val="002413BC"/>
    <w:rsid w:val="002432CD"/>
    <w:rsid w:val="00250C85"/>
    <w:rsid w:val="00251FED"/>
    <w:rsid w:val="002546A2"/>
    <w:rsid w:val="002566A3"/>
    <w:rsid w:val="002614EF"/>
    <w:rsid w:val="002616ED"/>
    <w:rsid w:val="002618E7"/>
    <w:rsid w:val="00264560"/>
    <w:rsid w:val="00266616"/>
    <w:rsid w:val="002700F8"/>
    <w:rsid w:val="002716BF"/>
    <w:rsid w:val="00272B36"/>
    <w:rsid w:val="0027458E"/>
    <w:rsid w:val="00274828"/>
    <w:rsid w:val="002816F0"/>
    <w:rsid w:val="0028400A"/>
    <w:rsid w:val="0028461E"/>
    <w:rsid w:val="002849B1"/>
    <w:rsid w:val="00287C79"/>
    <w:rsid w:val="00290EE5"/>
    <w:rsid w:val="00292654"/>
    <w:rsid w:val="002926E9"/>
    <w:rsid w:val="00292BB8"/>
    <w:rsid w:val="00292FD9"/>
    <w:rsid w:val="002936EB"/>
    <w:rsid w:val="002941DD"/>
    <w:rsid w:val="00294577"/>
    <w:rsid w:val="00294C0B"/>
    <w:rsid w:val="002954D3"/>
    <w:rsid w:val="00295784"/>
    <w:rsid w:val="002A00A3"/>
    <w:rsid w:val="002A041E"/>
    <w:rsid w:val="002A0FBA"/>
    <w:rsid w:val="002A4686"/>
    <w:rsid w:val="002A706C"/>
    <w:rsid w:val="002A7A17"/>
    <w:rsid w:val="002B0B0D"/>
    <w:rsid w:val="002B104D"/>
    <w:rsid w:val="002B2ED7"/>
    <w:rsid w:val="002B640C"/>
    <w:rsid w:val="002C105E"/>
    <w:rsid w:val="002C49BE"/>
    <w:rsid w:val="002D160A"/>
    <w:rsid w:val="002D230E"/>
    <w:rsid w:val="002D58AA"/>
    <w:rsid w:val="002D7422"/>
    <w:rsid w:val="002E0142"/>
    <w:rsid w:val="002E0E56"/>
    <w:rsid w:val="002E31EE"/>
    <w:rsid w:val="002E442C"/>
    <w:rsid w:val="002F0D15"/>
    <w:rsid w:val="002F14DF"/>
    <w:rsid w:val="002F70C5"/>
    <w:rsid w:val="00300FD2"/>
    <w:rsid w:val="003057CE"/>
    <w:rsid w:val="00307035"/>
    <w:rsid w:val="00307E37"/>
    <w:rsid w:val="003101FB"/>
    <w:rsid w:val="0031028B"/>
    <w:rsid w:val="003159C1"/>
    <w:rsid w:val="00316084"/>
    <w:rsid w:val="003224FE"/>
    <w:rsid w:val="003249A7"/>
    <w:rsid w:val="00331C34"/>
    <w:rsid w:val="00332C9E"/>
    <w:rsid w:val="00333D05"/>
    <w:rsid w:val="003350E8"/>
    <w:rsid w:val="003356FB"/>
    <w:rsid w:val="00335D26"/>
    <w:rsid w:val="00336D9F"/>
    <w:rsid w:val="00337900"/>
    <w:rsid w:val="00342B6F"/>
    <w:rsid w:val="00343516"/>
    <w:rsid w:val="00343A83"/>
    <w:rsid w:val="0034475B"/>
    <w:rsid w:val="003471A5"/>
    <w:rsid w:val="00351787"/>
    <w:rsid w:val="0035306F"/>
    <w:rsid w:val="003560D5"/>
    <w:rsid w:val="00356681"/>
    <w:rsid w:val="00357B48"/>
    <w:rsid w:val="00360D08"/>
    <w:rsid w:val="00361393"/>
    <w:rsid w:val="00364A02"/>
    <w:rsid w:val="00367282"/>
    <w:rsid w:val="0036754F"/>
    <w:rsid w:val="003675C3"/>
    <w:rsid w:val="00367BFF"/>
    <w:rsid w:val="00371849"/>
    <w:rsid w:val="00373185"/>
    <w:rsid w:val="00376380"/>
    <w:rsid w:val="0038059B"/>
    <w:rsid w:val="00381DC0"/>
    <w:rsid w:val="0038340E"/>
    <w:rsid w:val="00384CA6"/>
    <w:rsid w:val="003869C7"/>
    <w:rsid w:val="00386C4A"/>
    <w:rsid w:val="003870F0"/>
    <w:rsid w:val="00387370"/>
    <w:rsid w:val="00387CE0"/>
    <w:rsid w:val="003904C4"/>
    <w:rsid w:val="00391108"/>
    <w:rsid w:val="00391C5C"/>
    <w:rsid w:val="00392CCE"/>
    <w:rsid w:val="003959C8"/>
    <w:rsid w:val="00396DBC"/>
    <w:rsid w:val="003A2C02"/>
    <w:rsid w:val="003A6878"/>
    <w:rsid w:val="003C2EFD"/>
    <w:rsid w:val="003D0F3B"/>
    <w:rsid w:val="003D15AA"/>
    <w:rsid w:val="003D22B4"/>
    <w:rsid w:val="003D37E7"/>
    <w:rsid w:val="003D4EB0"/>
    <w:rsid w:val="003D6802"/>
    <w:rsid w:val="003E1E5F"/>
    <w:rsid w:val="003E4A6A"/>
    <w:rsid w:val="003E6665"/>
    <w:rsid w:val="003E7849"/>
    <w:rsid w:val="003F017D"/>
    <w:rsid w:val="003F42DA"/>
    <w:rsid w:val="003F5FAF"/>
    <w:rsid w:val="0040481F"/>
    <w:rsid w:val="00405742"/>
    <w:rsid w:val="004102C4"/>
    <w:rsid w:val="00411255"/>
    <w:rsid w:val="004114FC"/>
    <w:rsid w:val="00411D0A"/>
    <w:rsid w:val="004125E1"/>
    <w:rsid w:val="004131D5"/>
    <w:rsid w:val="00417E0B"/>
    <w:rsid w:val="0042324E"/>
    <w:rsid w:val="00426916"/>
    <w:rsid w:val="0043059A"/>
    <w:rsid w:val="00431B70"/>
    <w:rsid w:val="004326B1"/>
    <w:rsid w:val="004335B0"/>
    <w:rsid w:val="004338A4"/>
    <w:rsid w:val="00433A4B"/>
    <w:rsid w:val="004343FA"/>
    <w:rsid w:val="00435BD2"/>
    <w:rsid w:val="00441302"/>
    <w:rsid w:val="00442A6C"/>
    <w:rsid w:val="00442AD6"/>
    <w:rsid w:val="0044612B"/>
    <w:rsid w:val="00446988"/>
    <w:rsid w:val="0045459D"/>
    <w:rsid w:val="00454C9A"/>
    <w:rsid w:val="004609A4"/>
    <w:rsid w:val="00461CEF"/>
    <w:rsid w:val="00462A65"/>
    <w:rsid w:val="00462CAE"/>
    <w:rsid w:val="00463E44"/>
    <w:rsid w:val="00467A18"/>
    <w:rsid w:val="00470E29"/>
    <w:rsid w:val="00471252"/>
    <w:rsid w:val="0048219B"/>
    <w:rsid w:val="0048599E"/>
    <w:rsid w:val="00487AA1"/>
    <w:rsid w:val="004907A5"/>
    <w:rsid w:val="00491803"/>
    <w:rsid w:val="00491DF1"/>
    <w:rsid w:val="0049200F"/>
    <w:rsid w:val="004931AB"/>
    <w:rsid w:val="0049328B"/>
    <w:rsid w:val="004A03F5"/>
    <w:rsid w:val="004A6B0F"/>
    <w:rsid w:val="004A77F5"/>
    <w:rsid w:val="004B11E3"/>
    <w:rsid w:val="004B38CE"/>
    <w:rsid w:val="004B6331"/>
    <w:rsid w:val="004C0DCC"/>
    <w:rsid w:val="004C369E"/>
    <w:rsid w:val="004C3735"/>
    <w:rsid w:val="004C7A7A"/>
    <w:rsid w:val="004D1013"/>
    <w:rsid w:val="004D299A"/>
    <w:rsid w:val="004D392D"/>
    <w:rsid w:val="004D623C"/>
    <w:rsid w:val="004D6AEE"/>
    <w:rsid w:val="004D76FA"/>
    <w:rsid w:val="004E08BD"/>
    <w:rsid w:val="004E144F"/>
    <w:rsid w:val="004E17C8"/>
    <w:rsid w:val="004E1CEB"/>
    <w:rsid w:val="004F1362"/>
    <w:rsid w:val="004F218C"/>
    <w:rsid w:val="004F4FF3"/>
    <w:rsid w:val="004F6030"/>
    <w:rsid w:val="004F6582"/>
    <w:rsid w:val="004F6943"/>
    <w:rsid w:val="00501B41"/>
    <w:rsid w:val="00501BB7"/>
    <w:rsid w:val="005034BC"/>
    <w:rsid w:val="005061BD"/>
    <w:rsid w:val="00511DAD"/>
    <w:rsid w:val="00514176"/>
    <w:rsid w:val="005144D6"/>
    <w:rsid w:val="00515FE0"/>
    <w:rsid w:val="00516F39"/>
    <w:rsid w:val="005203BF"/>
    <w:rsid w:val="0052096F"/>
    <w:rsid w:val="0052438D"/>
    <w:rsid w:val="00525017"/>
    <w:rsid w:val="00525A15"/>
    <w:rsid w:val="00526C81"/>
    <w:rsid w:val="00532FFF"/>
    <w:rsid w:val="00534ADE"/>
    <w:rsid w:val="0054248C"/>
    <w:rsid w:val="005442EC"/>
    <w:rsid w:val="00547C9A"/>
    <w:rsid w:val="00560EAD"/>
    <w:rsid w:val="00566F5D"/>
    <w:rsid w:val="00572216"/>
    <w:rsid w:val="00576BE2"/>
    <w:rsid w:val="00580FBA"/>
    <w:rsid w:val="00586523"/>
    <w:rsid w:val="005904CD"/>
    <w:rsid w:val="005916F4"/>
    <w:rsid w:val="0059347D"/>
    <w:rsid w:val="0059600A"/>
    <w:rsid w:val="00596676"/>
    <w:rsid w:val="005971D4"/>
    <w:rsid w:val="005A1B3B"/>
    <w:rsid w:val="005A464B"/>
    <w:rsid w:val="005A6B80"/>
    <w:rsid w:val="005A6F04"/>
    <w:rsid w:val="005B24B6"/>
    <w:rsid w:val="005B3226"/>
    <w:rsid w:val="005B5F6E"/>
    <w:rsid w:val="005C0EBB"/>
    <w:rsid w:val="005C167A"/>
    <w:rsid w:val="005C23C8"/>
    <w:rsid w:val="005C6372"/>
    <w:rsid w:val="005D4FDC"/>
    <w:rsid w:val="005E016A"/>
    <w:rsid w:val="005E04C8"/>
    <w:rsid w:val="005E4AB3"/>
    <w:rsid w:val="005E7142"/>
    <w:rsid w:val="005E72DD"/>
    <w:rsid w:val="005F01EE"/>
    <w:rsid w:val="005F32D2"/>
    <w:rsid w:val="005F4F70"/>
    <w:rsid w:val="005F5FDA"/>
    <w:rsid w:val="005F6B33"/>
    <w:rsid w:val="00601D9E"/>
    <w:rsid w:val="0060325B"/>
    <w:rsid w:val="00603501"/>
    <w:rsid w:val="00611A17"/>
    <w:rsid w:val="00613AD3"/>
    <w:rsid w:val="0061520A"/>
    <w:rsid w:val="0061608F"/>
    <w:rsid w:val="006278B7"/>
    <w:rsid w:val="0063174C"/>
    <w:rsid w:val="0063442F"/>
    <w:rsid w:val="00635794"/>
    <w:rsid w:val="006436F4"/>
    <w:rsid w:val="00651EE7"/>
    <w:rsid w:val="006529C4"/>
    <w:rsid w:val="006571FA"/>
    <w:rsid w:val="00662400"/>
    <w:rsid w:val="00667C5C"/>
    <w:rsid w:val="00673CA5"/>
    <w:rsid w:val="006803FA"/>
    <w:rsid w:val="00683FE9"/>
    <w:rsid w:val="006915C4"/>
    <w:rsid w:val="00696910"/>
    <w:rsid w:val="00696B6D"/>
    <w:rsid w:val="00696B7D"/>
    <w:rsid w:val="00696FF6"/>
    <w:rsid w:val="006A20BB"/>
    <w:rsid w:val="006A6A93"/>
    <w:rsid w:val="006B0FC9"/>
    <w:rsid w:val="006B142A"/>
    <w:rsid w:val="006B2DF1"/>
    <w:rsid w:val="006B57B7"/>
    <w:rsid w:val="006B685F"/>
    <w:rsid w:val="006C3DDB"/>
    <w:rsid w:val="006C5BCD"/>
    <w:rsid w:val="006C74C9"/>
    <w:rsid w:val="006D5256"/>
    <w:rsid w:val="006D5681"/>
    <w:rsid w:val="006D6ADA"/>
    <w:rsid w:val="006D75C7"/>
    <w:rsid w:val="006E0D5D"/>
    <w:rsid w:val="006E2CEC"/>
    <w:rsid w:val="006E3184"/>
    <w:rsid w:val="006E5A84"/>
    <w:rsid w:val="006F22F8"/>
    <w:rsid w:val="006F448D"/>
    <w:rsid w:val="006F4DE7"/>
    <w:rsid w:val="006F5429"/>
    <w:rsid w:val="006F6646"/>
    <w:rsid w:val="006F67BD"/>
    <w:rsid w:val="006F6D26"/>
    <w:rsid w:val="0070345C"/>
    <w:rsid w:val="00703F4C"/>
    <w:rsid w:val="007066DB"/>
    <w:rsid w:val="007140D6"/>
    <w:rsid w:val="00715CAB"/>
    <w:rsid w:val="007169B4"/>
    <w:rsid w:val="00717106"/>
    <w:rsid w:val="0073050A"/>
    <w:rsid w:val="00730559"/>
    <w:rsid w:val="0073345F"/>
    <w:rsid w:val="007335E5"/>
    <w:rsid w:val="0074188F"/>
    <w:rsid w:val="007447F7"/>
    <w:rsid w:val="0074485A"/>
    <w:rsid w:val="0074618B"/>
    <w:rsid w:val="007467F3"/>
    <w:rsid w:val="00747CE0"/>
    <w:rsid w:val="007519F5"/>
    <w:rsid w:val="00753D38"/>
    <w:rsid w:val="0075476B"/>
    <w:rsid w:val="00755C77"/>
    <w:rsid w:val="00757273"/>
    <w:rsid w:val="007578EA"/>
    <w:rsid w:val="00760F31"/>
    <w:rsid w:val="007614E1"/>
    <w:rsid w:val="007620A9"/>
    <w:rsid w:val="0076494F"/>
    <w:rsid w:val="00765728"/>
    <w:rsid w:val="00765EA0"/>
    <w:rsid w:val="00767E2C"/>
    <w:rsid w:val="0077115B"/>
    <w:rsid w:val="007716B6"/>
    <w:rsid w:val="00773C07"/>
    <w:rsid w:val="0077782A"/>
    <w:rsid w:val="00781CEA"/>
    <w:rsid w:val="00782654"/>
    <w:rsid w:val="00782774"/>
    <w:rsid w:val="007829BB"/>
    <w:rsid w:val="007842B5"/>
    <w:rsid w:val="007843D9"/>
    <w:rsid w:val="007844EE"/>
    <w:rsid w:val="0078627C"/>
    <w:rsid w:val="00786C51"/>
    <w:rsid w:val="00787EA3"/>
    <w:rsid w:val="007942FC"/>
    <w:rsid w:val="00795DC2"/>
    <w:rsid w:val="00797161"/>
    <w:rsid w:val="007A0AB5"/>
    <w:rsid w:val="007A0CD8"/>
    <w:rsid w:val="007A38C3"/>
    <w:rsid w:val="007A5DAD"/>
    <w:rsid w:val="007B2C6C"/>
    <w:rsid w:val="007B464C"/>
    <w:rsid w:val="007B515D"/>
    <w:rsid w:val="007B538D"/>
    <w:rsid w:val="007B5A48"/>
    <w:rsid w:val="007C03C1"/>
    <w:rsid w:val="007C2C99"/>
    <w:rsid w:val="007C6771"/>
    <w:rsid w:val="007C6B84"/>
    <w:rsid w:val="007C6D93"/>
    <w:rsid w:val="007C71F9"/>
    <w:rsid w:val="007D02F0"/>
    <w:rsid w:val="007D1360"/>
    <w:rsid w:val="007D35B5"/>
    <w:rsid w:val="007D3916"/>
    <w:rsid w:val="007D42C5"/>
    <w:rsid w:val="007D4930"/>
    <w:rsid w:val="007D54A9"/>
    <w:rsid w:val="007D5931"/>
    <w:rsid w:val="007D64FB"/>
    <w:rsid w:val="007E166C"/>
    <w:rsid w:val="007E2673"/>
    <w:rsid w:val="007E3933"/>
    <w:rsid w:val="007E70A5"/>
    <w:rsid w:val="007F02D3"/>
    <w:rsid w:val="007F2065"/>
    <w:rsid w:val="007F315B"/>
    <w:rsid w:val="007F3575"/>
    <w:rsid w:val="007F6F62"/>
    <w:rsid w:val="00801F7B"/>
    <w:rsid w:val="008020DB"/>
    <w:rsid w:val="00805BC2"/>
    <w:rsid w:val="0080675F"/>
    <w:rsid w:val="00807D14"/>
    <w:rsid w:val="0081099D"/>
    <w:rsid w:val="00810CAC"/>
    <w:rsid w:val="0081755F"/>
    <w:rsid w:val="008261AE"/>
    <w:rsid w:val="00830CA6"/>
    <w:rsid w:val="00832BD7"/>
    <w:rsid w:val="008402A7"/>
    <w:rsid w:val="00840E15"/>
    <w:rsid w:val="008450FE"/>
    <w:rsid w:val="00847086"/>
    <w:rsid w:val="00850760"/>
    <w:rsid w:val="0085537A"/>
    <w:rsid w:val="00855E24"/>
    <w:rsid w:val="00855E6D"/>
    <w:rsid w:val="00856654"/>
    <w:rsid w:val="008579F9"/>
    <w:rsid w:val="0086128F"/>
    <w:rsid w:val="0086164B"/>
    <w:rsid w:val="00862623"/>
    <w:rsid w:val="00863132"/>
    <w:rsid w:val="0086379E"/>
    <w:rsid w:val="0086633A"/>
    <w:rsid w:val="00866855"/>
    <w:rsid w:val="00873574"/>
    <w:rsid w:val="00873ABD"/>
    <w:rsid w:val="00874ED2"/>
    <w:rsid w:val="008759C6"/>
    <w:rsid w:val="00875F9B"/>
    <w:rsid w:val="00876574"/>
    <w:rsid w:val="0087720D"/>
    <w:rsid w:val="008774CF"/>
    <w:rsid w:val="00883FB3"/>
    <w:rsid w:val="00884555"/>
    <w:rsid w:val="00886DF4"/>
    <w:rsid w:val="00896A43"/>
    <w:rsid w:val="008A02B9"/>
    <w:rsid w:val="008A2383"/>
    <w:rsid w:val="008A4739"/>
    <w:rsid w:val="008A5277"/>
    <w:rsid w:val="008A5A32"/>
    <w:rsid w:val="008B1474"/>
    <w:rsid w:val="008B2F14"/>
    <w:rsid w:val="008B3CE3"/>
    <w:rsid w:val="008B5393"/>
    <w:rsid w:val="008B7FF4"/>
    <w:rsid w:val="008C0E97"/>
    <w:rsid w:val="008C133C"/>
    <w:rsid w:val="008C4341"/>
    <w:rsid w:val="008C4EFE"/>
    <w:rsid w:val="008C50C3"/>
    <w:rsid w:val="008C5A13"/>
    <w:rsid w:val="008C6414"/>
    <w:rsid w:val="008E22B8"/>
    <w:rsid w:val="008E3E19"/>
    <w:rsid w:val="008E3F1E"/>
    <w:rsid w:val="008F47F2"/>
    <w:rsid w:val="008F5D4F"/>
    <w:rsid w:val="008F5E7D"/>
    <w:rsid w:val="008F68A7"/>
    <w:rsid w:val="008F77ED"/>
    <w:rsid w:val="00902DAA"/>
    <w:rsid w:val="00902F6E"/>
    <w:rsid w:val="009061E1"/>
    <w:rsid w:val="009112ED"/>
    <w:rsid w:val="00911516"/>
    <w:rsid w:val="00921749"/>
    <w:rsid w:val="00923195"/>
    <w:rsid w:val="0092526F"/>
    <w:rsid w:val="009267EF"/>
    <w:rsid w:val="00927892"/>
    <w:rsid w:val="00932B8E"/>
    <w:rsid w:val="00933E1A"/>
    <w:rsid w:val="00941278"/>
    <w:rsid w:val="00942204"/>
    <w:rsid w:val="00942665"/>
    <w:rsid w:val="0094408A"/>
    <w:rsid w:val="00946A15"/>
    <w:rsid w:val="009519CB"/>
    <w:rsid w:val="009579EF"/>
    <w:rsid w:val="0096344C"/>
    <w:rsid w:val="00963B97"/>
    <w:rsid w:val="00964A9C"/>
    <w:rsid w:val="00965424"/>
    <w:rsid w:val="00966730"/>
    <w:rsid w:val="009677BF"/>
    <w:rsid w:val="00974995"/>
    <w:rsid w:val="00981FA7"/>
    <w:rsid w:val="009846A9"/>
    <w:rsid w:val="009945CB"/>
    <w:rsid w:val="0099523E"/>
    <w:rsid w:val="00995699"/>
    <w:rsid w:val="0099691B"/>
    <w:rsid w:val="009975C4"/>
    <w:rsid w:val="009A2511"/>
    <w:rsid w:val="009A40DD"/>
    <w:rsid w:val="009A7995"/>
    <w:rsid w:val="009B32F9"/>
    <w:rsid w:val="009B3F89"/>
    <w:rsid w:val="009B5E90"/>
    <w:rsid w:val="009B7065"/>
    <w:rsid w:val="009B753F"/>
    <w:rsid w:val="009C272E"/>
    <w:rsid w:val="009C5440"/>
    <w:rsid w:val="009C7AF0"/>
    <w:rsid w:val="009D10FF"/>
    <w:rsid w:val="009D3CEB"/>
    <w:rsid w:val="009E332E"/>
    <w:rsid w:val="009E4389"/>
    <w:rsid w:val="009E5750"/>
    <w:rsid w:val="009E7D89"/>
    <w:rsid w:val="009F0FFC"/>
    <w:rsid w:val="009F2028"/>
    <w:rsid w:val="009F569A"/>
    <w:rsid w:val="00A0176A"/>
    <w:rsid w:val="00A05E35"/>
    <w:rsid w:val="00A06A6D"/>
    <w:rsid w:val="00A07014"/>
    <w:rsid w:val="00A07B5D"/>
    <w:rsid w:val="00A1237F"/>
    <w:rsid w:val="00A24DCC"/>
    <w:rsid w:val="00A31759"/>
    <w:rsid w:val="00A32483"/>
    <w:rsid w:val="00A35E19"/>
    <w:rsid w:val="00A37E74"/>
    <w:rsid w:val="00A444F4"/>
    <w:rsid w:val="00A47D13"/>
    <w:rsid w:val="00A51953"/>
    <w:rsid w:val="00A52416"/>
    <w:rsid w:val="00A529CB"/>
    <w:rsid w:val="00A5324C"/>
    <w:rsid w:val="00A576CE"/>
    <w:rsid w:val="00A62832"/>
    <w:rsid w:val="00A63161"/>
    <w:rsid w:val="00A70C87"/>
    <w:rsid w:val="00A72527"/>
    <w:rsid w:val="00A726F7"/>
    <w:rsid w:val="00A733A1"/>
    <w:rsid w:val="00A759D0"/>
    <w:rsid w:val="00A80121"/>
    <w:rsid w:val="00A83D40"/>
    <w:rsid w:val="00A91338"/>
    <w:rsid w:val="00A91CD6"/>
    <w:rsid w:val="00A91F37"/>
    <w:rsid w:val="00A92DE5"/>
    <w:rsid w:val="00A9335C"/>
    <w:rsid w:val="00A93D70"/>
    <w:rsid w:val="00A93DF2"/>
    <w:rsid w:val="00A94757"/>
    <w:rsid w:val="00A969F3"/>
    <w:rsid w:val="00A96BFF"/>
    <w:rsid w:val="00A971BA"/>
    <w:rsid w:val="00AA0F8A"/>
    <w:rsid w:val="00AA149E"/>
    <w:rsid w:val="00AA39F2"/>
    <w:rsid w:val="00AA4723"/>
    <w:rsid w:val="00AA74AE"/>
    <w:rsid w:val="00AB108D"/>
    <w:rsid w:val="00AB5526"/>
    <w:rsid w:val="00AB630A"/>
    <w:rsid w:val="00AB7ED3"/>
    <w:rsid w:val="00AC0DF4"/>
    <w:rsid w:val="00AC224B"/>
    <w:rsid w:val="00AC6A90"/>
    <w:rsid w:val="00AD325F"/>
    <w:rsid w:val="00AD636C"/>
    <w:rsid w:val="00AE0404"/>
    <w:rsid w:val="00AE105B"/>
    <w:rsid w:val="00AE386D"/>
    <w:rsid w:val="00AE4F45"/>
    <w:rsid w:val="00AF3B92"/>
    <w:rsid w:val="00AF6772"/>
    <w:rsid w:val="00AF67D4"/>
    <w:rsid w:val="00AF7052"/>
    <w:rsid w:val="00B00442"/>
    <w:rsid w:val="00B00BF6"/>
    <w:rsid w:val="00B01C5F"/>
    <w:rsid w:val="00B0220A"/>
    <w:rsid w:val="00B02E8D"/>
    <w:rsid w:val="00B04F03"/>
    <w:rsid w:val="00B059B8"/>
    <w:rsid w:val="00B05ECE"/>
    <w:rsid w:val="00B06B10"/>
    <w:rsid w:val="00B1205E"/>
    <w:rsid w:val="00B12587"/>
    <w:rsid w:val="00B13FE2"/>
    <w:rsid w:val="00B1510E"/>
    <w:rsid w:val="00B161B7"/>
    <w:rsid w:val="00B21CE6"/>
    <w:rsid w:val="00B258DB"/>
    <w:rsid w:val="00B26C52"/>
    <w:rsid w:val="00B279D7"/>
    <w:rsid w:val="00B32B2B"/>
    <w:rsid w:val="00B36AC2"/>
    <w:rsid w:val="00B443C3"/>
    <w:rsid w:val="00B4470D"/>
    <w:rsid w:val="00B47626"/>
    <w:rsid w:val="00B50D57"/>
    <w:rsid w:val="00B5110B"/>
    <w:rsid w:val="00B60BE1"/>
    <w:rsid w:val="00B613E5"/>
    <w:rsid w:val="00B63DD5"/>
    <w:rsid w:val="00B646C0"/>
    <w:rsid w:val="00B671E4"/>
    <w:rsid w:val="00B7119E"/>
    <w:rsid w:val="00B71AD3"/>
    <w:rsid w:val="00B75B6C"/>
    <w:rsid w:val="00B77C0A"/>
    <w:rsid w:val="00B77FF3"/>
    <w:rsid w:val="00B84FB2"/>
    <w:rsid w:val="00B922AF"/>
    <w:rsid w:val="00B931BA"/>
    <w:rsid w:val="00B957E1"/>
    <w:rsid w:val="00B9680C"/>
    <w:rsid w:val="00BA0163"/>
    <w:rsid w:val="00BA46B1"/>
    <w:rsid w:val="00BA4B73"/>
    <w:rsid w:val="00BA7935"/>
    <w:rsid w:val="00BB1F8E"/>
    <w:rsid w:val="00BB59A5"/>
    <w:rsid w:val="00BB7DDD"/>
    <w:rsid w:val="00BC046C"/>
    <w:rsid w:val="00BC2A9D"/>
    <w:rsid w:val="00BC4490"/>
    <w:rsid w:val="00BD5061"/>
    <w:rsid w:val="00BD74E5"/>
    <w:rsid w:val="00BE0E7F"/>
    <w:rsid w:val="00BE21A8"/>
    <w:rsid w:val="00BE227A"/>
    <w:rsid w:val="00BF1BF6"/>
    <w:rsid w:val="00BF62F6"/>
    <w:rsid w:val="00C0020E"/>
    <w:rsid w:val="00C05558"/>
    <w:rsid w:val="00C10B16"/>
    <w:rsid w:val="00C119EF"/>
    <w:rsid w:val="00C11F96"/>
    <w:rsid w:val="00C151AD"/>
    <w:rsid w:val="00C170E6"/>
    <w:rsid w:val="00C176DF"/>
    <w:rsid w:val="00C2092D"/>
    <w:rsid w:val="00C20D9D"/>
    <w:rsid w:val="00C23D2B"/>
    <w:rsid w:val="00C259F0"/>
    <w:rsid w:val="00C30835"/>
    <w:rsid w:val="00C330CA"/>
    <w:rsid w:val="00C3320D"/>
    <w:rsid w:val="00C3473F"/>
    <w:rsid w:val="00C355D3"/>
    <w:rsid w:val="00C35F24"/>
    <w:rsid w:val="00C35F58"/>
    <w:rsid w:val="00C44A60"/>
    <w:rsid w:val="00C44B91"/>
    <w:rsid w:val="00C4AF65"/>
    <w:rsid w:val="00C54B15"/>
    <w:rsid w:val="00C56E91"/>
    <w:rsid w:val="00C57F30"/>
    <w:rsid w:val="00C6474C"/>
    <w:rsid w:val="00C72946"/>
    <w:rsid w:val="00C764EB"/>
    <w:rsid w:val="00C77556"/>
    <w:rsid w:val="00C90620"/>
    <w:rsid w:val="00C950DC"/>
    <w:rsid w:val="00CA5EC9"/>
    <w:rsid w:val="00CA653B"/>
    <w:rsid w:val="00CA7281"/>
    <w:rsid w:val="00CB1916"/>
    <w:rsid w:val="00CB24DE"/>
    <w:rsid w:val="00CB293E"/>
    <w:rsid w:val="00CB79DD"/>
    <w:rsid w:val="00CC0FC2"/>
    <w:rsid w:val="00CC1F3E"/>
    <w:rsid w:val="00CC373D"/>
    <w:rsid w:val="00CC4AC4"/>
    <w:rsid w:val="00CC5886"/>
    <w:rsid w:val="00CC5D05"/>
    <w:rsid w:val="00CC6237"/>
    <w:rsid w:val="00CC642C"/>
    <w:rsid w:val="00CD00D0"/>
    <w:rsid w:val="00CD4E9A"/>
    <w:rsid w:val="00CD7FA5"/>
    <w:rsid w:val="00CE15B9"/>
    <w:rsid w:val="00CE1D05"/>
    <w:rsid w:val="00CE3180"/>
    <w:rsid w:val="00CE5E86"/>
    <w:rsid w:val="00CE77FB"/>
    <w:rsid w:val="00CF017D"/>
    <w:rsid w:val="00CF1C30"/>
    <w:rsid w:val="00CF1EF2"/>
    <w:rsid w:val="00CF4D78"/>
    <w:rsid w:val="00D001FF"/>
    <w:rsid w:val="00D01A4A"/>
    <w:rsid w:val="00D01F12"/>
    <w:rsid w:val="00D0576B"/>
    <w:rsid w:val="00D06151"/>
    <w:rsid w:val="00D06C18"/>
    <w:rsid w:val="00D10770"/>
    <w:rsid w:val="00D11317"/>
    <w:rsid w:val="00D11935"/>
    <w:rsid w:val="00D120B4"/>
    <w:rsid w:val="00D1541B"/>
    <w:rsid w:val="00D24854"/>
    <w:rsid w:val="00D25033"/>
    <w:rsid w:val="00D301ED"/>
    <w:rsid w:val="00D34A5B"/>
    <w:rsid w:val="00D4283C"/>
    <w:rsid w:val="00D436F4"/>
    <w:rsid w:val="00D5030F"/>
    <w:rsid w:val="00D5484C"/>
    <w:rsid w:val="00D54C80"/>
    <w:rsid w:val="00D55C5C"/>
    <w:rsid w:val="00D566C4"/>
    <w:rsid w:val="00D56F13"/>
    <w:rsid w:val="00D60FC6"/>
    <w:rsid w:val="00D64E25"/>
    <w:rsid w:val="00D7518D"/>
    <w:rsid w:val="00D81696"/>
    <w:rsid w:val="00D838F4"/>
    <w:rsid w:val="00D966D7"/>
    <w:rsid w:val="00D968DB"/>
    <w:rsid w:val="00D96AED"/>
    <w:rsid w:val="00D97F39"/>
    <w:rsid w:val="00DA5FE5"/>
    <w:rsid w:val="00DA7E42"/>
    <w:rsid w:val="00DB2820"/>
    <w:rsid w:val="00DB66A9"/>
    <w:rsid w:val="00DB7D9C"/>
    <w:rsid w:val="00DC1D9A"/>
    <w:rsid w:val="00DC4D79"/>
    <w:rsid w:val="00DC59B9"/>
    <w:rsid w:val="00DD1B42"/>
    <w:rsid w:val="00DD2894"/>
    <w:rsid w:val="00DD6FFB"/>
    <w:rsid w:val="00DD79FB"/>
    <w:rsid w:val="00DE1B6E"/>
    <w:rsid w:val="00DE4472"/>
    <w:rsid w:val="00DE6E35"/>
    <w:rsid w:val="00DE7A20"/>
    <w:rsid w:val="00DF5211"/>
    <w:rsid w:val="00DF5725"/>
    <w:rsid w:val="00DF6595"/>
    <w:rsid w:val="00DF661C"/>
    <w:rsid w:val="00E02141"/>
    <w:rsid w:val="00E027E2"/>
    <w:rsid w:val="00E06966"/>
    <w:rsid w:val="00E11EEF"/>
    <w:rsid w:val="00E20CD5"/>
    <w:rsid w:val="00E20FE3"/>
    <w:rsid w:val="00E237D9"/>
    <w:rsid w:val="00E23D29"/>
    <w:rsid w:val="00E342ED"/>
    <w:rsid w:val="00E35491"/>
    <w:rsid w:val="00E35531"/>
    <w:rsid w:val="00E35D22"/>
    <w:rsid w:val="00E370FF"/>
    <w:rsid w:val="00E41C8E"/>
    <w:rsid w:val="00E4276A"/>
    <w:rsid w:val="00E43460"/>
    <w:rsid w:val="00E4453F"/>
    <w:rsid w:val="00E50D2E"/>
    <w:rsid w:val="00E519C5"/>
    <w:rsid w:val="00E53782"/>
    <w:rsid w:val="00E5447A"/>
    <w:rsid w:val="00E54589"/>
    <w:rsid w:val="00E61B7B"/>
    <w:rsid w:val="00E752C7"/>
    <w:rsid w:val="00E7537B"/>
    <w:rsid w:val="00E81721"/>
    <w:rsid w:val="00E84616"/>
    <w:rsid w:val="00E87470"/>
    <w:rsid w:val="00E9509C"/>
    <w:rsid w:val="00EA2117"/>
    <w:rsid w:val="00EA6500"/>
    <w:rsid w:val="00EA6AA7"/>
    <w:rsid w:val="00EA7196"/>
    <w:rsid w:val="00EB055A"/>
    <w:rsid w:val="00EB22F4"/>
    <w:rsid w:val="00EB518B"/>
    <w:rsid w:val="00EB544B"/>
    <w:rsid w:val="00EC01D2"/>
    <w:rsid w:val="00EC1762"/>
    <w:rsid w:val="00EC5780"/>
    <w:rsid w:val="00EC7610"/>
    <w:rsid w:val="00EC766B"/>
    <w:rsid w:val="00ED13AA"/>
    <w:rsid w:val="00ED5FC0"/>
    <w:rsid w:val="00ED7688"/>
    <w:rsid w:val="00EE290B"/>
    <w:rsid w:val="00EF0647"/>
    <w:rsid w:val="00EF1386"/>
    <w:rsid w:val="00EF2D6F"/>
    <w:rsid w:val="00EF2FCE"/>
    <w:rsid w:val="00EF52BA"/>
    <w:rsid w:val="00EF541C"/>
    <w:rsid w:val="00F05EA5"/>
    <w:rsid w:val="00F069CA"/>
    <w:rsid w:val="00F11E5B"/>
    <w:rsid w:val="00F134FB"/>
    <w:rsid w:val="00F1386C"/>
    <w:rsid w:val="00F15420"/>
    <w:rsid w:val="00F155C5"/>
    <w:rsid w:val="00F215DF"/>
    <w:rsid w:val="00F21C03"/>
    <w:rsid w:val="00F22CAE"/>
    <w:rsid w:val="00F24097"/>
    <w:rsid w:val="00F2771B"/>
    <w:rsid w:val="00F30ED1"/>
    <w:rsid w:val="00F31B2E"/>
    <w:rsid w:val="00F34E2A"/>
    <w:rsid w:val="00F4041E"/>
    <w:rsid w:val="00F40B53"/>
    <w:rsid w:val="00F42BA7"/>
    <w:rsid w:val="00F4396A"/>
    <w:rsid w:val="00F4409F"/>
    <w:rsid w:val="00F45C9D"/>
    <w:rsid w:val="00F542EA"/>
    <w:rsid w:val="00F60D8D"/>
    <w:rsid w:val="00F6319F"/>
    <w:rsid w:val="00F6420A"/>
    <w:rsid w:val="00F66CDE"/>
    <w:rsid w:val="00F67A12"/>
    <w:rsid w:val="00F67C96"/>
    <w:rsid w:val="00F719AC"/>
    <w:rsid w:val="00F71A45"/>
    <w:rsid w:val="00F71AAA"/>
    <w:rsid w:val="00F749E1"/>
    <w:rsid w:val="00F75537"/>
    <w:rsid w:val="00F81495"/>
    <w:rsid w:val="00F81AC8"/>
    <w:rsid w:val="00F8335C"/>
    <w:rsid w:val="00F851C0"/>
    <w:rsid w:val="00F86ECB"/>
    <w:rsid w:val="00F87A50"/>
    <w:rsid w:val="00F87C37"/>
    <w:rsid w:val="00F92DF8"/>
    <w:rsid w:val="00F946B7"/>
    <w:rsid w:val="00F95C4B"/>
    <w:rsid w:val="00F975D7"/>
    <w:rsid w:val="00F97A68"/>
    <w:rsid w:val="00FA0C52"/>
    <w:rsid w:val="00FA205E"/>
    <w:rsid w:val="00FA2F53"/>
    <w:rsid w:val="00FA3551"/>
    <w:rsid w:val="00FA41CA"/>
    <w:rsid w:val="00FA69B7"/>
    <w:rsid w:val="00FB0CEC"/>
    <w:rsid w:val="00FB2231"/>
    <w:rsid w:val="00FB3090"/>
    <w:rsid w:val="00FB68B2"/>
    <w:rsid w:val="00FC204D"/>
    <w:rsid w:val="00FC5D28"/>
    <w:rsid w:val="00FC6E9F"/>
    <w:rsid w:val="00FC7777"/>
    <w:rsid w:val="00FC7C67"/>
    <w:rsid w:val="00FC7DAD"/>
    <w:rsid w:val="00FD0B3D"/>
    <w:rsid w:val="00FD0D78"/>
    <w:rsid w:val="00FD1C00"/>
    <w:rsid w:val="00FD1E2B"/>
    <w:rsid w:val="00FD4CB4"/>
    <w:rsid w:val="00FD6410"/>
    <w:rsid w:val="00FD704C"/>
    <w:rsid w:val="00FE0E0D"/>
    <w:rsid w:val="00FE140E"/>
    <w:rsid w:val="00FE7B07"/>
    <w:rsid w:val="00FF2828"/>
    <w:rsid w:val="00FF372E"/>
    <w:rsid w:val="00FF40AA"/>
    <w:rsid w:val="00FF4F4D"/>
    <w:rsid w:val="00FF558E"/>
    <w:rsid w:val="0154256E"/>
    <w:rsid w:val="0229E5C9"/>
    <w:rsid w:val="0251D6B1"/>
    <w:rsid w:val="045C0A1F"/>
    <w:rsid w:val="0524DEC8"/>
    <w:rsid w:val="0ADA41BD"/>
    <w:rsid w:val="0AE5F2D8"/>
    <w:rsid w:val="0AEFB9D0"/>
    <w:rsid w:val="0B6BBFC0"/>
    <w:rsid w:val="0BD09CB9"/>
    <w:rsid w:val="0D923D09"/>
    <w:rsid w:val="0E71795D"/>
    <w:rsid w:val="0F12E135"/>
    <w:rsid w:val="11508B1A"/>
    <w:rsid w:val="13DB009C"/>
    <w:rsid w:val="144BDFC6"/>
    <w:rsid w:val="148C9C15"/>
    <w:rsid w:val="14A7B35E"/>
    <w:rsid w:val="1A322A48"/>
    <w:rsid w:val="1A7B375A"/>
    <w:rsid w:val="1F18737F"/>
    <w:rsid w:val="1F1C105D"/>
    <w:rsid w:val="1F4C57E5"/>
    <w:rsid w:val="1FF9E14D"/>
    <w:rsid w:val="214294A4"/>
    <w:rsid w:val="2149665E"/>
    <w:rsid w:val="245E0BF0"/>
    <w:rsid w:val="251E7D32"/>
    <w:rsid w:val="257FBD10"/>
    <w:rsid w:val="28B4D672"/>
    <w:rsid w:val="2928F82C"/>
    <w:rsid w:val="2961A74B"/>
    <w:rsid w:val="2CCD4E32"/>
    <w:rsid w:val="2D409E4D"/>
    <w:rsid w:val="3081A174"/>
    <w:rsid w:val="3211A2A2"/>
    <w:rsid w:val="34BB463D"/>
    <w:rsid w:val="397DC909"/>
    <w:rsid w:val="3A4534DF"/>
    <w:rsid w:val="3AE05C97"/>
    <w:rsid w:val="3B327F97"/>
    <w:rsid w:val="3B72FF63"/>
    <w:rsid w:val="3CF6DF61"/>
    <w:rsid w:val="3D644FDB"/>
    <w:rsid w:val="41042235"/>
    <w:rsid w:val="41C1A671"/>
    <w:rsid w:val="41D2BA68"/>
    <w:rsid w:val="430BB636"/>
    <w:rsid w:val="438960EC"/>
    <w:rsid w:val="43D35233"/>
    <w:rsid w:val="45475268"/>
    <w:rsid w:val="478415B5"/>
    <w:rsid w:val="47C34E0D"/>
    <w:rsid w:val="49E83A7C"/>
    <w:rsid w:val="4BB2408D"/>
    <w:rsid w:val="4BCADFA9"/>
    <w:rsid w:val="4E9F01FB"/>
    <w:rsid w:val="535206CB"/>
    <w:rsid w:val="55D18BDB"/>
    <w:rsid w:val="56ECEE18"/>
    <w:rsid w:val="57336A02"/>
    <w:rsid w:val="57985B47"/>
    <w:rsid w:val="584F1418"/>
    <w:rsid w:val="5900B0C9"/>
    <w:rsid w:val="5A6719F8"/>
    <w:rsid w:val="5A6C7BBC"/>
    <w:rsid w:val="5B3D3292"/>
    <w:rsid w:val="5C2FB00A"/>
    <w:rsid w:val="5F1966B2"/>
    <w:rsid w:val="5F21BEAE"/>
    <w:rsid w:val="5FE7A363"/>
    <w:rsid w:val="620BE3C4"/>
    <w:rsid w:val="62FA1E94"/>
    <w:rsid w:val="65D53C21"/>
    <w:rsid w:val="6722D81D"/>
    <w:rsid w:val="69CC77DB"/>
    <w:rsid w:val="6B771475"/>
    <w:rsid w:val="6ECDE4B0"/>
    <w:rsid w:val="784682D6"/>
    <w:rsid w:val="7CDB2A1E"/>
    <w:rsid w:val="7DFD7ADB"/>
    <w:rsid w:val="7F9A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792BA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02A7"/>
    <w:pPr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D0576B"/>
    <w:pPr>
      <w:keepNext/>
      <w:spacing w:before="240" w:after="120"/>
      <w:jc w:val="center"/>
      <w:outlineLvl w:val="0"/>
    </w:pPr>
    <w:rPr>
      <w:rFonts w:eastAsiaTheme="majorEastAsia" w:cs="Arial"/>
      <w:b/>
      <w:bCs/>
      <w:kern w:val="32"/>
      <w:sz w:val="36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0576B"/>
    <w:pPr>
      <w:keepNext/>
      <w:numPr>
        <w:numId w:val="16"/>
      </w:numPr>
      <w:spacing w:before="240" w:after="12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0576B"/>
    <w:pPr>
      <w:keepNext/>
      <w:numPr>
        <w:ilvl w:val="1"/>
        <w:numId w:val="16"/>
      </w:numPr>
      <w:spacing w:before="240" w:after="120"/>
      <w:jc w:val="left"/>
      <w:outlineLvl w:val="2"/>
    </w:pPr>
    <w:rPr>
      <w:rFonts w:eastAsiaTheme="majorEastAsia" w:cs="Arial"/>
      <w:b/>
      <w:bCs/>
      <w:iCs/>
      <w:sz w:val="28"/>
      <w:szCs w:val="28"/>
    </w:rPr>
  </w:style>
  <w:style w:type="paragraph" w:styleId="Nadpis4">
    <w:name w:val="heading 4"/>
    <w:aliases w:val="Varianta"/>
    <w:basedOn w:val="Normln"/>
    <w:next w:val="Normln"/>
    <w:link w:val="Nadpis4Char"/>
    <w:uiPriority w:val="9"/>
    <w:unhideWhenUsed/>
    <w:qFormat/>
    <w:rsid w:val="00D0576B"/>
    <w:pPr>
      <w:keepNext/>
      <w:numPr>
        <w:ilvl w:val="2"/>
        <w:numId w:val="16"/>
      </w:numPr>
      <w:spacing w:before="240" w:after="120"/>
      <w:jc w:val="left"/>
      <w:outlineLvl w:val="3"/>
    </w:pPr>
    <w:rPr>
      <w:rFonts w:eastAsiaTheme="majorEastAsia" w:cs="Arial"/>
      <w:b/>
      <w:bCs/>
      <w:iCs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D0576B"/>
    <w:pPr>
      <w:keepNext/>
      <w:keepLines/>
      <w:numPr>
        <w:ilvl w:val="3"/>
        <w:numId w:val="16"/>
      </w:numPr>
      <w:spacing w:before="200" w:after="120"/>
      <w:outlineLvl w:val="4"/>
    </w:pPr>
    <w:rPr>
      <w:rFonts w:eastAsia="Calibri" w:cstheme="majorBidi"/>
      <w:b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A39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A39F2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A39F2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A39F2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pPr>
      <w:keepNext/>
      <w:keepLines/>
      <w:numPr>
        <w:numId w:val="24"/>
      </w:numPr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pPr>
      <w:keepNext/>
      <w:keepLines/>
      <w:spacing w:before="360" w:after="240"/>
    </w:pPr>
  </w:style>
  <w:style w:type="paragraph" w:customStyle="1" w:styleId="Textlnku">
    <w:name w:val="Text článku"/>
    <w:basedOn w:val="Normln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pPr>
      <w:keepNext/>
      <w:keepLines/>
      <w:numPr>
        <w:ilvl w:val="1"/>
        <w:numId w:val="24"/>
      </w:numPr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pPr>
      <w:spacing w:before="60"/>
    </w:pPr>
    <w:rPr>
      <w:i/>
      <w:sz w:val="20"/>
    </w:rPr>
  </w:style>
  <w:style w:type="paragraph" w:customStyle="1" w:styleId="funkce">
    <w:name w:val="funkce"/>
    <w:basedOn w:val="Normln"/>
    <w:pPr>
      <w:keepLines/>
      <w:jc w:val="center"/>
    </w:pPr>
  </w:style>
  <w:style w:type="paragraph" w:customStyle="1" w:styleId="Psmeno">
    <w:name w:val="&quot;Písmeno&quot;"/>
    <w:basedOn w:val="Normln"/>
    <w:next w:val="Normln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pPr>
      <w:numPr>
        <w:numId w:val="2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pPr>
      <w:numPr>
        <w:numId w:val="3"/>
      </w:numPr>
      <w:tabs>
        <w:tab w:val="clear" w:pos="425"/>
        <w:tab w:val="left" w:pos="851"/>
      </w:tabs>
      <w:spacing w:after="120"/>
      <w:ind w:left="850"/>
    </w:pPr>
  </w:style>
  <w:style w:type="paragraph" w:customStyle="1" w:styleId="Novelizanbod">
    <w:name w:val="Novelizační bod"/>
    <w:basedOn w:val="Normln"/>
    <w:next w:val="Normln"/>
    <w:qFormat/>
    <w:pPr>
      <w:keepNext/>
      <w:keepLines/>
      <w:numPr>
        <w:numId w:val="4"/>
      </w:numPr>
      <w:tabs>
        <w:tab w:val="left" w:pos="851"/>
      </w:tabs>
      <w:spacing w:before="480" w:after="120"/>
    </w:pPr>
  </w:style>
  <w:style w:type="paragraph" w:customStyle="1" w:styleId="Novelizanbodvpozmn">
    <w:name w:val="Novelizační bod v pozm.n."/>
    <w:basedOn w:val="Normln"/>
    <w:next w:val="Normln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pPr>
      <w:numPr>
        <w:ilvl w:val="4"/>
        <w:numId w:val="24"/>
      </w:numPr>
      <w:outlineLvl w:val="8"/>
    </w:pPr>
  </w:style>
  <w:style w:type="paragraph" w:customStyle="1" w:styleId="Textpsmene">
    <w:name w:val="Text písmene"/>
    <w:basedOn w:val="Normln"/>
    <w:pPr>
      <w:numPr>
        <w:ilvl w:val="3"/>
        <w:numId w:val="24"/>
      </w:numPr>
      <w:outlineLvl w:val="7"/>
    </w:pPr>
  </w:style>
  <w:style w:type="character" w:customStyle="1" w:styleId="Odkaznapoznpodarou">
    <w:name w:val="Odkaz na pozn. pod čarou"/>
    <w:rPr>
      <w:vertAlign w:val="superscript"/>
    </w:rPr>
  </w:style>
  <w:style w:type="paragraph" w:customStyle="1" w:styleId="Dvodovzprva">
    <w:name w:val="Důvodová zpráva"/>
    <w:basedOn w:val="Normln"/>
    <w:link w:val="DvodovzprvaChar"/>
    <w:uiPriority w:val="99"/>
    <w:qFormat/>
    <w:rsid w:val="008402A7"/>
    <w:pPr>
      <w:spacing w:before="120"/>
      <w:outlineLvl w:val="0"/>
    </w:pPr>
    <w:rPr>
      <w:rFonts w:ascii="Arial" w:hAnsi="Arial"/>
      <w:color w:val="0000FF"/>
      <w:sz w:val="22"/>
    </w:rPr>
  </w:style>
  <w:style w:type="paragraph" w:customStyle="1" w:styleId="Textodstavce">
    <w:name w:val="Text odstavce"/>
    <w:basedOn w:val="Normln"/>
    <w:pPr>
      <w:numPr>
        <w:ilvl w:val="2"/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pPr>
      <w:ind w:left="567" w:hanging="567"/>
    </w:pPr>
  </w:style>
  <w:style w:type="character" w:styleId="slostrnky">
    <w:name w:val="page number"/>
    <w:basedOn w:val="Standardnpsmoodstavce"/>
    <w:semiHidden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Dvodovzprva"/>
    <w:next w:val="Normln"/>
    <w:qFormat/>
    <w:pPr>
      <w:spacing w:after="120"/>
    </w:pPr>
    <w:rPr>
      <w:b/>
    </w:rPr>
  </w:style>
  <w:style w:type="paragraph" w:customStyle="1" w:styleId="Nvrh">
    <w:name w:val="Návrh"/>
    <w:basedOn w:val="Normln"/>
    <w:next w:val="ZKON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pPr>
      <w:keepNext/>
      <w:keepLines/>
      <w:spacing w:before="720"/>
      <w:jc w:val="center"/>
    </w:pPr>
  </w:style>
  <w:style w:type="paragraph" w:customStyle="1" w:styleId="Dvodovzprvakbodu">
    <w:name w:val="Důvodová zpráva (k bodu)"/>
    <w:basedOn w:val="Dvodovzprva"/>
    <w:next w:val="Dvodovzprva"/>
    <w:qFormat/>
    <w:rsid w:val="00356681"/>
    <w:pPr>
      <w:keepNext/>
      <w:numPr>
        <w:numId w:val="5"/>
      </w:numPr>
    </w:pPr>
    <w:rPr>
      <w:b/>
    </w:rPr>
  </w:style>
  <w:style w:type="paragraph" w:customStyle="1" w:styleId="VARIANTA">
    <w:name w:val="VARIANTA"/>
    <w:basedOn w:val="Normln"/>
    <w:next w:val="Normln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pPr>
      <w:numPr>
        <w:numId w:val="0"/>
      </w:numPr>
    </w:pPr>
    <w:rPr>
      <w:b/>
    </w:rPr>
  </w:style>
  <w:style w:type="paragraph" w:customStyle="1" w:styleId="Nadpislnku">
    <w:name w:val="Nadpis článku"/>
    <w:basedOn w:val="lnek"/>
    <w:next w:val="Textodstavce"/>
    <w:rPr>
      <w:b/>
    </w:rPr>
  </w:style>
  <w:style w:type="character" w:customStyle="1" w:styleId="DvodovzprvaChar">
    <w:name w:val="Důvodová zpráva Char"/>
    <w:link w:val="Dvodovzprva"/>
    <w:uiPriority w:val="99"/>
    <w:locked/>
    <w:rsid w:val="008402A7"/>
    <w:rPr>
      <w:rFonts w:ascii="Arial" w:hAnsi="Arial"/>
      <w:color w:val="0000FF"/>
      <w:sz w:val="22"/>
    </w:rPr>
  </w:style>
  <w:style w:type="paragraph" w:customStyle="1" w:styleId="Dvodovzprvaknovlnku">
    <w:name w:val="Důvodová zpráva (k nov. článku)"/>
    <w:basedOn w:val="Dvodovzprvakbodu"/>
    <w:next w:val="Dvodovzprva"/>
    <w:qFormat/>
    <w:rsid w:val="00FC204D"/>
    <w:pPr>
      <w:numPr>
        <w:numId w:val="6"/>
      </w:numPr>
    </w:pPr>
    <w:rPr>
      <w:sz w:val="24"/>
    </w:rPr>
  </w:style>
  <w:style w:type="paragraph" w:customStyle="1" w:styleId="Dvodovzprvaksti">
    <w:name w:val="Důvodová zpráva (k části)"/>
    <w:basedOn w:val="Dvodovzprva"/>
    <w:next w:val="Dvodovzprva"/>
    <w:qFormat/>
    <w:rsid w:val="00FC204D"/>
    <w:pPr>
      <w:keepNext/>
    </w:pPr>
    <w:rPr>
      <w:b/>
      <w:sz w:val="28"/>
    </w:rPr>
  </w:style>
  <w:style w:type="paragraph" w:customStyle="1" w:styleId="Nadpispododdlu">
    <w:name w:val="Nadpis pododdílu"/>
    <w:basedOn w:val="Nadpisoddlu"/>
    <w:qFormat/>
    <w:rsid w:val="00A52416"/>
  </w:style>
  <w:style w:type="paragraph" w:customStyle="1" w:styleId="Pododdl">
    <w:name w:val="Pododdíl"/>
    <w:basedOn w:val="Oddl"/>
    <w:qFormat/>
    <w:rsid w:val="00A52416"/>
  </w:style>
  <w:style w:type="paragraph" w:customStyle="1" w:styleId="Nadpisskupinyparagraf">
    <w:name w:val="Nadpis skupiny paragrafů"/>
    <w:basedOn w:val="Nadpisparagrafu"/>
    <w:qFormat/>
    <w:rsid w:val="00CC6237"/>
  </w:style>
  <w:style w:type="paragraph" w:customStyle="1" w:styleId="Dvodovzprvakhlav">
    <w:name w:val="Důvodová zpráva (k hlavě)"/>
    <w:basedOn w:val="Dvodovzprva"/>
    <w:next w:val="Dvodovzprva"/>
    <w:qFormat/>
    <w:rsid w:val="00FC204D"/>
    <w:pPr>
      <w:keepNext/>
      <w:numPr>
        <w:numId w:val="7"/>
      </w:numPr>
    </w:pPr>
    <w:rPr>
      <w:b/>
      <w:sz w:val="28"/>
    </w:rPr>
  </w:style>
  <w:style w:type="paragraph" w:customStyle="1" w:styleId="Dvodovzprvakdlu">
    <w:name w:val="Důvodová zpráva (k dílu)"/>
    <w:basedOn w:val="Dvodovzprva"/>
    <w:next w:val="Dvodovzprva"/>
    <w:qFormat/>
    <w:rsid w:val="00FC204D"/>
    <w:pPr>
      <w:keepNext/>
      <w:numPr>
        <w:numId w:val="8"/>
      </w:numPr>
    </w:pPr>
    <w:rPr>
      <w:b/>
      <w:sz w:val="24"/>
    </w:rPr>
  </w:style>
  <w:style w:type="paragraph" w:customStyle="1" w:styleId="Dvodovzprvakoddlu">
    <w:name w:val="Důvodová zpráva (k oddílu)"/>
    <w:basedOn w:val="Dvodovzprva"/>
    <w:next w:val="Dvodovzprva"/>
    <w:qFormat/>
    <w:rsid w:val="00FC204D"/>
    <w:pPr>
      <w:keepNext/>
      <w:numPr>
        <w:numId w:val="9"/>
      </w:numPr>
    </w:pPr>
    <w:rPr>
      <w:b/>
      <w:sz w:val="24"/>
    </w:rPr>
  </w:style>
  <w:style w:type="paragraph" w:customStyle="1" w:styleId="Dvodovzprvakpododdlu">
    <w:name w:val="Důvodová zpráva (k pododdílu)"/>
    <w:basedOn w:val="Dvodovzprva"/>
    <w:next w:val="Dvodovzprva"/>
    <w:qFormat/>
    <w:rsid w:val="00FC204D"/>
    <w:pPr>
      <w:keepNext/>
      <w:numPr>
        <w:numId w:val="10"/>
      </w:numPr>
    </w:pPr>
    <w:rPr>
      <w:b/>
      <w:sz w:val="24"/>
    </w:rPr>
  </w:style>
  <w:style w:type="paragraph" w:customStyle="1" w:styleId="Dvodovzprvaklnku">
    <w:name w:val="Důvodová zpráva (k článku)"/>
    <w:basedOn w:val="Dvodovzprva"/>
    <w:next w:val="Dvodovzprva"/>
    <w:qFormat/>
    <w:rsid w:val="00FC204D"/>
    <w:pPr>
      <w:keepNext/>
    </w:pPr>
    <w:rPr>
      <w:b/>
      <w:sz w:val="24"/>
    </w:rPr>
  </w:style>
  <w:style w:type="paragraph" w:customStyle="1" w:styleId="Dvodovzprvakparagrafu">
    <w:name w:val="Důvodová zpráva (k paragrafu)"/>
    <w:basedOn w:val="Dvodovzprva"/>
    <w:next w:val="Dvodovzprva"/>
    <w:qFormat/>
    <w:rsid w:val="00FC204D"/>
    <w:pPr>
      <w:keepNext/>
    </w:pPr>
    <w:rPr>
      <w:b/>
      <w:sz w:val="24"/>
    </w:rPr>
  </w:style>
  <w:style w:type="table" w:styleId="Mkatabulky">
    <w:name w:val="Table Grid"/>
    <w:basedOn w:val="Normlntabulka"/>
    <w:uiPriority w:val="39"/>
    <w:rsid w:val="0027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aliases w:val="Varianta Char"/>
    <w:basedOn w:val="Standardnpsmoodstavce"/>
    <w:link w:val="Nadpis4"/>
    <w:uiPriority w:val="9"/>
    <w:rsid w:val="00D0576B"/>
    <w:rPr>
      <w:rFonts w:eastAsiaTheme="majorEastAsia" w:cs="Arial"/>
      <w:b/>
      <w:bCs/>
      <w:iCs/>
      <w:sz w:val="24"/>
      <w:szCs w:val="24"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D0576B"/>
    <w:rPr>
      <w:rFonts w:eastAsia="Calibri" w:cstheme="majorBidi"/>
      <w:b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A39F2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A39F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A39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A39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F14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14D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F14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14DF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14DF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14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14DF"/>
    <w:rPr>
      <w:rFonts w:ascii="Arial" w:hAnsi="Arial"/>
      <w:b/>
      <w:bCs/>
    </w:rPr>
  </w:style>
  <w:style w:type="character" w:customStyle="1" w:styleId="Nadpis2Char">
    <w:name w:val="Nadpis 2 Char"/>
    <w:basedOn w:val="Standardnpsmoodstavce"/>
    <w:link w:val="Nadpis2"/>
    <w:rsid w:val="00D0576B"/>
    <w:rPr>
      <w:rFonts w:cs="Arial"/>
      <w:b/>
      <w:bCs/>
      <w:iCs/>
      <w:sz w:val="32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D0576B"/>
    <w:rPr>
      <w:rFonts w:eastAsiaTheme="majorEastAsia" w:cs="Arial"/>
      <w:b/>
      <w:bCs/>
      <w:i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B957E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D0576B"/>
    <w:rPr>
      <w:rFonts w:ascii="Arial" w:eastAsiaTheme="majorEastAsia" w:hAnsi="Arial" w:cs="Arial"/>
      <w:b/>
      <w:bCs/>
      <w:kern w:val="32"/>
      <w:sz w:val="36"/>
      <w:szCs w:val="32"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886DF4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886DF4"/>
    <w:rPr>
      <w:rFonts w:ascii="Arial" w:hAnsi="Arial"/>
      <w:i/>
      <w:iCs/>
      <w:sz w:val="22"/>
    </w:rPr>
  </w:style>
  <w:style w:type="paragraph" w:styleId="Adresanaoblku">
    <w:name w:val="envelope address"/>
    <w:basedOn w:val="Normln"/>
    <w:uiPriority w:val="99"/>
    <w:semiHidden/>
    <w:unhideWhenUsed/>
    <w:rsid w:val="00886DF4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Bezmezer">
    <w:name w:val="No Spacing"/>
    <w:uiPriority w:val="1"/>
    <w:qFormat/>
    <w:rsid w:val="00886DF4"/>
    <w:pPr>
      <w:jc w:val="both"/>
    </w:pPr>
    <w:rPr>
      <w:rFonts w:ascii="Arial" w:hAnsi="Arial"/>
      <w:sz w:val="22"/>
    </w:rPr>
  </w:style>
  <w:style w:type="paragraph" w:styleId="Bibliografie">
    <w:name w:val="Bibliography"/>
    <w:basedOn w:val="Normln"/>
    <w:next w:val="Normln"/>
    <w:uiPriority w:val="37"/>
    <w:semiHidden/>
    <w:unhideWhenUsed/>
    <w:rsid w:val="00886DF4"/>
  </w:style>
  <w:style w:type="paragraph" w:styleId="Citt">
    <w:name w:val="Quote"/>
    <w:basedOn w:val="Normln"/>
    <w:next w:val="Normln"/>
    <w:link w:val="CittChar"/>
    <w:uiPriority w:val="29"/>
    <w:qFormat/>
    <w:rsid w:val="00886DF4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886DF4"/>
    <w:rPr>
      <w:rFonts w:ascii="Arial" w:hAnsi="Arial"/>
      <w:i/>
      <w:iCs/>
      <w:color w:val="000000" w:themeColor="text1"/>
      <w:sz w:val="22"/>
    </w:rPr>
  </w:style>
  <w:style w:type="paragraph" w:styleId="slovanseznam">
    <w:name w:val="List Number"/>
    <w:basedOn w:val="Normln"/>
    <w:uiPriority w:val="99"/>
    <w:semiHidden/>
    <w:unhideWhenUsed/>
    <w:rsid w:val="00886DF4"/>
    <w:pPr>
      <w:numPr>
        <w:numId w:val="11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886DF4"/>
    <w:pPr>
      <w:numPr>
        <w:numId w:val="12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886DF4"/>
    <w:pPr>
      <w:numPr>
        <w:numId w:val="13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886DF4"/>
    <w:pPr>
      <w:numPr>
        <w:numId w:val="14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886DF4"/>
    <w:pPr>
      <w:numPr>
        <w:numId w:val="15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886DF4"/>
  </w:style>
  <w:style w:type="character" w:customStyle="1" w:styleId="DatumChar">
    <w:name w:val="Datum Char"/>
    <w:basedOn w:val="Standardnpsmoodstavce"/>
    <w:link w:val="Datum"/>
    <w:uiPriority w:val="99"/>
    <w:semiHidden/>
    <w:rsid w:val="00886DF4"/>
    <w:rPr>
      <w:rFonts w:ascii="Arial" w:hAnsi="Arial"/>
      <w:sz w:val="22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886DF4"/>
    <w:rPr>
      <w:rFonts w:ascii="Consolas" w:hAnsi="Consolas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886DF4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886DF4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Rejstk1">
    <w:name w:val="index 1"/>
    <w:basedOn w:val="Normln"/>
    <w:next w:val="Normln"/>
    <w:uiPriority w:val="99"/>
    <w:semiHidden/>
    <w:unhideWhenUsed/>
    <w:rsid w:val="00886DF4"/>
    <w:pPr>
      <w:ind w:left="220" w:hanging="22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886DF4"/>
    <w:rPr>
      <w:rFonts w:asciiTheme="majorHAnsi" w:eastAsiaTheme="majorEastAsia" w:hAnsiTheme="majorHAnsi" w:cstheme="majorBidi"/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86DF4"/>
    <w:pPr>
      <w:keepLines/>
      <w:spacing w:before="480" w:after="0"/>
      <w:jc w:val="both"/>
      <w:outlineLvl w:val="9"/>
    </w:pPr>
    <w:rPr>
      <w:rFonts w:asciiTheme="majorHAnsi" w:hAnsiTheme="majorHAnsi" w:cstheme="majorBidi"/>
      <w:color w:val="365F91" w:themeColor="accent1" w:themeShade="BF"/>
      <w:kern w:val="0"/>
      <w:sz w:val="28"/>
      <w:szCs w:val="28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886DF4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886DF4"/>
    <w:rPr>
      <w:rFonts w:ascii="Arial" w:hAnsi="Arial"/>
      <w:sz w:val="22"/>
    </w:rPr>
  </w:style>
  <w:style w:type="paragraph" w:styleId="Nzev">
    <w:name w:val="Title"/>
    <w:basedOn w:val="Normln"/>
    <w:next w:val="Normln"/>
    <w:link w:val="NzevChar"/>
    <w:uiPriority w:val="10"/>
    <w:qFormat/>
    <w:rsid w:val="00886D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86D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lnweb">
    <w:name w:val="Normal (Web)"/>
    <w:basedOn w:val="Normln"/>
    <w:uiPriority w:val="99"/>
    <w:semiHidden/>
    <w:unhideWhenUsed/>
    <w:rsid w:val="00886DF4"/>
    <w:rPr>
      <w:szCs w:val="24"/>
    </w:rPr>
  </w:style>
  <w:style w:type="paragraph" w:styleId="Normlnodsazen">
    <w:name w:val="Normal Indent"/>
    <w:basedOn w:val="Normln"/>
    <w:uiPriority w:val="99"/>
    <w:semiHidden/>
    <w:unhideWhenUsed/>
    <w:rsid w:val="00886DF4"/>
    <w:pPr>
      <w:ind w:left="708"/>
    </w:pPr>
  </w:style>
  <w:style w:type="paragraph" w:styleId="Obsah1">
    <w:name w:val="toc 1"/>
    <w:basedOn w:val="Normln"/>
    <w:next w:val="Normln"/>
    <w:uiPriority w:val="39"/>
    <w:semiHidden/>
    <w:unhideWhenUsed/>
    <w:rsid w:val="00886DF4"/>
    <w:pPr>
      <w:spacing w:after="100"/>
    </w:pPr>
  </w:style>
  <w:style w:type="paragraph" w:styleId="Obsah2">
    <w:name w:val="toc 2"/>
    <w:basedOn w:val="Normln"/>
    <w:next w:val="Normln"/>
    <w:uiPriority w:val="39"/>
    <w:semiHidden/>
    <w:unhideWhenUsed/>
    <w:rsid w:val="00886DF4"/>
    <w:pPr>
      <w:spacing w:after="100"/>
      <w:ind w:left="220"/>
    </w:pPr>
  </w:style>
  <w:style w:type="paragraph" w:styleId="Obsah3">
    <w:name w:val="toc 3"/>
    <w:basedOn w:val="Normln"/>
    <w:next w:val="Normln"/>
    <w:uiPriority w:val="39"/>
    <w:semiHidden/>
    <w:unhideWhenUsed/>
    <w:rsid w:val="00886DF4"/>
    <w:pPr>
      <w:spacing w:after="100"/>
      <w:ind w:left="440"/>
    </w:pPr>
  </w:style>
  <w:style w:type="paragraph" w:styleId="Obsah4">
    <w:name w:val="toc 4"/>
    <w:basedOn w:val="Normln"/>
    <w:next w:val="Normln"/>
    <w:uiPriority w:val="39"/>
    <w:semiHidden/>
    <w:unhideWhenUsed/>
    <w:rsid w:val="00886DF4"/>
    <w:pPr>
      <w:spacing w:after="100"/>
      <w:ind w:left="660"/>
    </w:pPr>
  </w:style>
  <w:style w:type="paragraph" w:styleId="Obsah5">
    <w:name w:val="toc 5"/>
    <w:basedOn w:val="Normln"/>
    <w:next w:val="Normln"/>
    <w:uiPriority w:val="39"/>
    <w:semiHidden/>
    <w:unhideWhenUsed/>
    <w:rsid w:val="00886DF4"/>
    <w:pPr>
      <w:spacing w:after="100"/>
      <w:ind w:left="880"/>
    </w:pPr>
  </w:style>
  <w:style w:type="paragraph" w:styleId="Obsah6">
    <w:name w:val="toc 6"/>
    <w:basedOn w:val="Normln"/>
    <w:next w:val="Normln"/>
    <w:uiPriority w:val="39"/>
    <w:semiHidden/>
    <w:unhideWhenUsed/>
    <w:rsid w:val="00886DF4"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semiHidden/>
    <w:unhideWhenUsed/>
    <w:rsid w:val="00886DF4"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semiHidden/>
    <w:unhideWhenUsed/>
    <w:rsid w:val="00886DF4"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semiHidden/>
    <w:unhideWhenUsed/>
    <w:rsid w:val="00886DF4"/>
    <w:pPr>
      <w:spacing w:after="100"/>
      <w:ind w:left="176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886DF4"/>
  </w:style>
  <w:style w:type="character" w:customStyle="1" w:styleId="OslovenChar">
    <w:name w:val="Oslovení Char"/>
    <w:basedOn w:val="Standardnpsmoodstavce"/>
    <w:link w:val="Osloven"/>
    <w:uiPriority w:val="99"/>
    <w:semiHidden/>
    <w:rsid w:val="00886DF4"/>
    <w:rPr>
      <w:rFonts w:ascii="Arial" w:hAnsi="Arial"/>
      <w:sz w:val="22"/>
    </w:rPr>
  </w:style>
  <w:style w:type="paragraph" w:styleId="Podpis0">
    <w:name w:val="Signature"/>
    <w:basedOn w:val="Normln"/>
    <w:link w:val="PodpisChar"/>
    <w:uiPriority w:val="99"/>
    <w:semiHidden/>
    <w:unhideWhenUsed/>
    <w:rsid w:val="00886DF4"/>
    <w:pPr>
      <w:ind w:left="4252"/>
    </w:pPr>
  </w:style>
  <w:style w:type="character" w:customStyle="1" w:styleId="PodpisChar">
    <w:name w:val="Podpis Char"/>
    <w:basedOn w:val="Standardnpsmoodstavce"/>
    <w:link w:val="Podpis0"/>
    <w:uiPriority w:val="99"/>
    <w:semiHidden/>
    <w:rsid w:val="00886DF4"/>
    <w:rPr>
      <w:rFonts w:ascii="Arial" w:hAnsi="Arial"/>
      <w:sz w:val="22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886DF4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886DF4"/>
    <w:rPr>
      <w:rFonts w:ascii="Arial" w:hAnsi="Arial"/>
      <w:sz w:val="2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86D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886D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okraovnseznamu">
    <w:name w:val="List Continue"/>
    <w:basedOn w:val="Normln"/>
    <w:uiPriority w:val="99"/>
    <w:semiHidden/>
    <w:unhideWhenUsed/>
    <w:rsid w:val="00886DF4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886DF4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886DF4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886DF4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886DF4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886DF4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86DF4"/>
    <w:rPr>
      <w:rFonts w:ascii="Consolas" w:hAnsi="Consolas"/>
      <w:sz w:val="21"/>
      <w:szCs w:val="21"/>
    </w:rPr>
  </w:style>
  <w:style w:type="paragraph" w:styleId="Rejstk2">
    <w:name w:val="index 2"/>
    <w:basedOn w:val="Normln"/>
    <w:next w:val="Normln"/>
    <w:uiPriority w:val="99"/>
    <w:semiHidden/>
    <w:unhideWhenUsed/>
    <w:rsid w:val="00886DF4"/>
    <w:pPr>
      <w:ind w:left="440" w:hanging="220"/>
    </w:pPr>
  </w:style>
  <w:style w:type="paragraph" w:styleId="Rejstk3">
    <w:name w:val="index 3"/>
    <w:basedOn w:val="Normln"/>
    <w:next w:val="Normln"/>
    <w:uiPriority w:val="99"/>
    <w:semiHidden/>
    <w:unhideWhenUsed/>
    <w:rsid w:val="00886DF4"/>
    <w:pPr>
      <w:ind w:left="660" w:hanging="220"/>
    </w:pPr>
  </w:style>
  <w:style w:type="paragraph" w:styleId="Rejstk4">
    <w:name w:val="index 4"/>
    <w:basedOn w:val="Normln"/>
    <w:next w:val="Normln"/>
    <w:uiPriority w:val="99"/>
    <w:semiHidden/>
    <w:unhideWhenUsed/>
    <w:rsid w:val="00886DF4"/>
    <w:pPr>
      <w:ind w:left="880" w:hanging="220"/>
    </w:pPr>
  </w:style>
  <w:style w:type="paragraph" w:styleId="Rejstk5">
    <w:name w:val="index 5"/>
    <w:basedOn w:val="Normln"/>
    <w:next w:val="Normln"/>
    <w:uiPriority w:val="99"/>
    <w:semiHidden/>
    <w:unhideWhenUsed/>
    <w:rsid w:val="00886DF4"/>
    <w:pPr>
      <w:ind w:left="1100" w:hanging="220"/>
    </w:pPr>
  </w:style>
  <w:style w:type="paragraph" w:styleId="Rejstk6">
    <w:name w:val="index 6"/>
    <w:basedOn w:val="Normln"/>
    <w:next w:val="Normln"/>
    <w:uiPriority w:val="99"/>
    <w:semiHidden/>
    <w:unhideWhenUsed/>
    <w:rsid w:val="00886DF4"/>
    <w:pPr>
      <w:ind w:left="1320" w:hanging="220"/>
    </w:pPr>
  </w:style>
  <w:style w:type="paragraph" w:styleId="Rejstk7">
    <w:name w:val="index 7"/>
    <w:basedOn w:val="Normln"/>
    <w:next w:val="Normln"/>
    <w:uiPriority w:val="99"/>
    <w:semiHidden/>
    <w:unhideWhenUsed/>
    <w:rsid w:val="00886DF4"/>
    <w:pPr>
      <w:ind w:left="1540" w:hanging="220"/>
    </w:pPr>
  </w:style>
  <w:style w:type="paragraph" w:styleId="Rejstk8">
    <w:name w:val="index 8"/>
    <w:basedOn w:val="Normln"/>
    <w:next w:val="Normln"/>
    <w:uiPriority w:val="99"/>
    <w:semiHidden/>
    <w:unhideWhenUsed/>
    <w:rsid w:val="00886DF4"/>
    <w:pPr>
      <w:ind w:left="1760" w:hanging="220"/>
    </w:pPr>
  </w:style>
  <w:style w:type="paragraph" w:styleId="Rejstk9">
    <w:name w:val="index 9"/>
    <w:basedOn w:val="Normln"/>
    <w:next w:val="Normln"/>
    <w:uiPriority w:val="99"/>
    <w:semiHidden/>
    <w:unhideWhenUsed/>
    <w:rsid w:val="00886DF4"/>
    <w:pPr>
      <w:ind w:left="1980" w:hanging="22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886DF4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886DF4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886DF4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886DF4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886DF4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886DF4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886DF4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886DF4"/>
    <w:pPr>
      <w:ind w:left="220" w:hanging="22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886DF4"/>
  </w:style>
  <w:style w:type="paragraph" w:styleId="Seznamsodrkami">
    <w:name w:val="List Bullet"/>
    <w:basedOn w:val="Normln"/>
    <w:uiPriority w:val="99"/>
    <w:semiHidden/>
    <w:unhideWhenUsed/>
    <w:rsid w:val="00886DF4"/>
    <w:pPr>
      <w:numPr>
        <w:numId w:val="17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886DF4"/>
    <w:pPr>
      <w:numPr>
        <w:numId w:val="18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886DF4"/>
    <w:pPr>
      <w:numPr>
        <w:numId w:val="19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886DF4"/>
    <w:pPr>
      <w:numPr>
        <w:numId w:val="20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886DF4"/>
    <w:pPr>
      <w:numPr>
        <w:numId w:val="21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886D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886DF4"/>
    <w:rPr>
      <w:rFonts w:ascii="Consolas" w:hAnsi="Consolas"/>
    </w:rPr>
  </w:style>
  <w:style w:type="paragraph" w:styleId="Textvbloku">
    <w:name w:val="Block Text"/>
    <w:basedOn w:val="Normln"/>
    <w:uiPriority w:val="99"/>
    <w:semiHidden/>
    <w:unhideWhenUsed/>
    <w:rsid w:val="00886DF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886DF4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886DF4"/>
    <w:rPr>
      <w:rFonts w:ascii="Arial" w:hAnsi="Arial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86D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86DF4"/>
    <w:rPr>
      <w:rFonts w:ascii="Arial" w:hAnsi="Arial"/>
      <w:b/>
      <w:bCs/>
      <w:i/>
      <w:iCs/>
      <w:color w:val="4F81BD" w:themeColor="accent1"/>
      <w:sz w:val="22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886D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86DF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86DF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86DF4"/>
    <w:rPr>
      <w:rFonts w:ascii="Arial" w:hAnsi="Arial"/>
      <w:sz w:val="22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886DF4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886DF4"/>
    <w:rPr>
      <w:rFonts w:ascii="Arial" w:hAnsi="Arial"/>
      <w:sz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86DF4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86DF4"/>
    <w:rPr>
      <w:rFonts w:ascii="Arial" w:hAnsi="Arial"/>
      <w:sz w:val="22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886DF4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886DF4"/>
    <w:rPr>
      <w:rFonts w:ascii="Arial" w:hAnsi="Arial"/>
      <w:sz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86DF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86DF4"/>
    <w:rPr>
      <w:rFonts w:ascii="Arial" w:hAnsi="Arial"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886DF4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86DF4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886DF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86DF4"/>
    <w:rPr>
      <w:rFonts w:ascii="Arial" w:hAnsi="Arial"/>
      <w:sz w:val="22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886DF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86DF4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886DF4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886DF4"/>
    <w:rPr>
      <w:rFonts w:ascii="Arial" w:hAnsi="Arial"/>
      <w:sz w:val="22"/>
    </w:rPr>
  </w:style>
  <w:style w:type="paragraph" w:styleId="Zptenadresanaoblku">
    <w:name w:val="envelope return"/>
    <w:basedOn w:val="Normln"/>
    <w:uiPriority w:val="99"/>
    <w:semiHidden/>
    <w:unhideWhenUsed/>
    <w:rsid w:val="00886DF4"/>
    <w:rPr>
      <w:rFonts w:asciiTheme="majorHAnsi" w:eastAsiaTheme="majorEastAsia" w:hAnsiTheme="majorHAnsi" w:cstheme="majorBidi"/>
      <w:sz w:val="20"/>
    </w:rPr>
  </w:style>
  <w:style w:type="numbering" w:styleId="111111">
    <w:name w:val="Outline List 2"/>
    <w:basedOn w:val="Bezseznamu"/>
    <w:uiPriority w:val="99"/>
    <w:semiHidden/>
    <w:unhideWhenUsed/>
    <w:rsid w:val="003224FE"/>
    <w:pPr>
      <w:numPr>
        <w:numId w:val="22"/>
      </w:numPr>
    </w:pPr>
  </w:style>
  <w:style w:type="paragraph" w:customStyle="1" w:styleId="Textpechodka">
    <w:name w:val="Text přechodka"/>
    <w:basedOn w:val="Normln"/>
    <w:qFormat/>
    <w:rsid w:val="00A9335C"/>
    <w:pPr>
      <w:numPr>
        <w:ilvl w:val="2"/>
        <w:numId w:val="23"/>
      </w:numPr>
    </w:pPr>
  </w:style>
  <w:style w:type="paragraph" w:customStyle="1" w:styleId="Textpechodkapsmene">
    <w:name w:val="Text přechodka písmene"/>
    <w:basedOn w:val="Normln"/>
    <w:qFormat/>
    <w:rsid w:val="00A9335C"/>
    <w:pPr>
      <w:numPr>
        <w:ilvl w:val="3"/>
        <w:numId w:val="23"/>
      </w:numPr>
    </w:pPr>
  </w:style>
  <w:style w:type="paragraph" w:customStyle="1" w:styleId="PZTextodstavce">
    <w:name w:val="PZ Text odstavce"/>
    <w:basedOn w:val="Textodstavce"/>
    <w:qFormat/>
    <w:rsid w:val="00094A77"/>
    <w:pPr>
      <w:numPr>
        <w:ilvl w:val="0"/>
        <w:numId w:val="0"/>
      </w:numPr>
      <w:tabs>
        <w:tab w:val="left" w:pos="782"/>
      </w:tabs>
      <w:ind w:firstLine="425"/>
    </w:pPr>
  </w:style>
  <w:style w:type="paragraph" w:customStyle="1" w:styleId="PZTextpsmene">
    <w:name w:val="PZ Text písmene"/>
    <w:basedOn w:val="Textpsmene"/>
    <w:qFormat/>
    <w:rsid w:val="00094A77"/>
    <w:pPr>
      <w:numPr>
        <w:ilvl w:val="0"/>
        <w:numId w:val="0"/>
      </w:numPr>
      <w:ind w:left="425" w:hanging="425"/>
    </w:pPr>
  </w:style>
  <w:style w:type="paragraph" w:customStyle="1" w:styleId="PZTextbodu">
    <w:name w:val="PZ Text bodu"/>
    <w:basedOn w:val="Textbodu"/>
    <w:qFormat/>
    <w:rsid w:val="0012081A"/>
    <w:pPr>
      <w:numPr>
        <w:ilvl w:val="0"/>
        <w:numId w:val="0"/>
      </w:numPr>
      <w:tabs>
        <w:tab w:val="left" w:pos="851"/>
      </w:tabs>
      <w:ind w:left="850" w:hanging="425"/>
    </w:pPr>
  </w:style>
  <w:style w:type="paragraph" w:styleId="Revize">
    <w:name w:val="Revision"/>
    <w:hidden/>
    <w:uiPriority w:val="99"/>
    <w:semiHidden/>
    <w:rsid w:val="00F05EA5"/>
    <w:rPr>
      <w:sz w:val="24"/>
    </w:rPr>
  </w:style>
  <w:style w:type="paragraph" w:customStyle="1" w:styleId="Ploha-1slovanodstavec">
    <w:name w:val="Příloha - 1. číslovaný odstavec"/>
    <w:basedOn w:val="Normln"/>
    <w:next w:val="Ploha-2slovanodstavec"/>
    <w:qFormat/>
    <w:rsid w:val="00A726F7"/>
    <w:pPr>
      <w:keepNext/>
      <w:numPr>
        <w:numId w:val="25"/>
      </w:numPr>
      <w:spacing w:after="120"/>
      <w:outlineLvl w:val="5"/>
    </w:pPr>
    <w:rPr>
      <w:b/>
    </w:rPr>
  </w:style>
  <w:style w:type="paragraph" w:customStyle="1" w:styleId="Ploha-2slovanodstavec">
    <w:name w:val="Příloha - 2. číslovaný odstavec"/>
    <w:basedOn w:val="Odstavecseseznamem"/>
    <w:qFormat/>
    <w:rsid w:val="00061667"/>
    <w:pPr>
      <w:numPr>
        <w:ilvl w:val="1"/>
        <w:numId w:val="25"/>
      </w:numPr>
      <w:spacing w:after="120"/>
      <w:contextualSpacing w:val="0"/>
    </w:pPr>
  </w:style>
  <w:style w:type="paragraph" w:customStyle="1" w:styleId="Ploha-2neslovanodstavec">
    <w:name w:val="Příloha - 2. nečíslovaný odstavec"/>
    <w:basedOn w:val="Ploha-2slovanodstavec"/>
    <w:qFormat/>
    <w:rsid w:val="004C3735"/>
    <w:pPr>
      <w:numPr>
        <w:ilvl w:val="0"/>
        <w:numId w:val="0"/>
      </w:numPr>
      <w:ind w:left="425"/>
    </w:pPr>
  </w:style>
  <w:style w:type="paragraph" w:customStyle="1" w:styleId="Ploha-2psmena">
    <w:name w:val="Příloha - 2. písmena"/>
    <w:basedOn w:val="Odstavecseseznamem"/>
    <w:qFormat/>
    <w:rsid w:val="00F75537"/>
    <w:pPr>
      <w:tabs>
        <w:tab w:val="num" w:pos="851"/>
      </w:tabs>
      <w:spacing w:after="120"/>
      <w:ind w:left="851" w:hanging="426"/>
      <w:contextualSpacing w:val="0"/>
    </w:pPr>
  </w:style>
  <w:style w:type="paragraph" w:customStyle="1" w:styleId="Ploha-3psmena">
    <w:name w:val="Příloha - 3. písmena"/>
    <w:basedOn w:val="Ploha-2psmena"/>
    <w:qFormat/>
    <w:rsid w:val="00BB59A5"/>
    <w:pPr>
      <w:tabs>
        <w:tab w:val="clear" w:pos="851"/>
        <w:tab w:val="num" w:pos="1559"/>
      </w:tabs>
      <w:ind w:left="1559" w:hanging="425"/>
    </w:pPr>
  </w:style>
  <w:style w:type="character" w:styleId="Hypertextovodkaz">
    <w:name w:val="Hyperlink"/>
    <w:basedOn w:val="Standardnpsmoodstavce"/>
    <w:uiPriority w:val="99"/>
    <w:unhideWhenUsed/>
    <w:rsid w:val="00873ABD"/>
    <w:rPr>
      <w:color w:val="0000FF" w:themeColor="hyperlink"/>
      <w:u w:val="single"/>
    </w:rPr>
  </w:style>
  <w:style w:type="paragraph" w:customStyle="1" w:styleId="Ploha-rove1">
    <w:name w:val="Příloha - úroveň 1"/>
    <w:basedOn w:val="PZTextpsmene"/>
    <w:qFormat/>
    <w:rsid w:val="00292BB8"/>
    <w:pPr>
      <w:numPr>
        <w:numId w:val="27"/>
      </w:numPr>
      <w:spacing w:after="120"/>
      <w:contextualSpacing/>
    </w:pPr>
  </w:style>
  <w:style w:type="paragraph" w:customStyle="1" w:styleId="Ploha-rove2">
    <w:name w:val="Příloha - úroveň 2"/>
    <w:basedOn w:val="PZTextpsmene"/>
    <w:qFormat/>
    <w:rsid w:val="0038059B"/>
    <w:pPr>
      <w:numPr>
        <w:ilvl w:val="1"/>
        <w:numId w:val="27"/>
      </w:numPr>
      <w:spacing w:after="120"/>
      <w:ind w:left="850" w:hanging="425"/>
      <w:contextualSpacing/>
    </w:pPr>
  </w:style>
  <w:style w:type="paragraph" w:customStyle="1" w:styleId="Ploha-rove3">
    <w:name w:val="Příloha - úroveň 3"/>
    <w:basedOn w:val="PZTextpsmene"/>
    <w:qFormat/>
    <w:rsid w:val="00435BD2"/>
    <w:pPr>
      <w:numPr>
        <w:ilvl w:val="2"/>
        <w:numId w:val="27"/>
      </w:numPr>
      <w:spacing w:after="120"/>
      <w:ind w:left="1418" w:hanging="567"/>
      <w:contextualSpacing/>
    </w:pPr>
  </w:style>
  <w:style w:type="paragraph" w:customStyle="1" w:styleId="Ploha-rove4">
    <w:name w:val="Příloha - úroveň 4"/>
    <w:basedOn w:val="PZTextpsmene"/>
    <w:qFormat/>
    <w:rsid w:val="00435BD2"/>
    <w:pPr>
      <w:numPr>
        <w:ilvl w:val="3"/>
        <w:numId w:val="27"/>
      </w:numPr>
      <w:spacing w:after="120"/>
      <w:ind w:left="2269" w:hanging="851"/>
      <w:contextualSpacing/>
    </w:pPr>
  </w:style>
  <w:style w:type="paragraph" w:customStyle="1" w:styleId="oj-normal">
    <w:name w:val="oj-normal"/>
    <w:basedOn w:val="Normln"/>
    <w:rsid w:val="006E3184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Standardnpsmoodstavce"/>
    <w:rsid w:val="007829BB"/>
  </w:style>
  <w:style w:type="character" w:customStyle="1" w:styleId="eop">
    <w:name w:val="eop"/>
    <w:basedOn w:val="Standardnpsmoodstavce"/>
    <w:rsid w:val="00782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645\Documents\LN_Z&#225;kon_MT.do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98F9F91128479FBC166D9118EEC5" ma:contentTypeVersion="6" ma:contentTypeDescription="Vytvoří nový dokument" ma:contentTypeScope="" ma:versionID="b601d3a5a3083448f77cb96da9a7d6f7">
  <xsd:schema xmlns:xsd="http://www.w3.org/2001/XMLSchema" xmlns:xs="http://www.w3.org/2001/XMLSchema" xmlns:p="http://schemas.microsoft.com/office/2006/metadata/properties" xmlns:ns2="3a26805a-6b16-41b4-a7a7-c077abbec8bc" xmlns:ns3="e70d7055-bc08-4199-81af-b79e7f55e92f" targetNamespace="http://schemas.microsoft.com/office/2006/metadata/properties" ma:root="true" ma:fieldsID="fc97e61d400a1eb73c9c0dfa42eb66ea" ns2:_="" ns3:_="">
    <xsd:import namespace="3a26805a-6b16-41b4-a7a7-c077abbec8bc"/>
    <xsd:import namespace="e70d7055-bc08-4199-81af-b79e7f55e9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6805a-6b16-41b4-a7a7-c077abbec8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d7055-bc08-4199-81af-b79e7f55e9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DB8B206-6DEC-4884-B213-84E74C4819D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a26805a-6b16-41b4-a7a7-c077abbec8bc"/>
    <ds:schemaRef ds:uri="e70d7055-bc08-4199-81af-b79e7f55e92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D8F0AB-1984-4870-97FC-309B091AC6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F661F-FAE5-48EF-A031-B4AAF3D7B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6805a-6b16-41b4-a7a7-c077abbec8bc"/>
    <ds:schemaRef ds:uri="e70d7055-bc08-4199-81af-b79e7f55e9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977D3-5174-4094-8F87-3C608DEF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LN_Zákon_MT.dotm</Template>
  <TotalTime>0</TotalTime>
  <Pages>13</Pages>
  <Words>3837</Words>
  <Characters>21317</Characters>
  <Application>Microsoft Office Word</Application>
  <DocSecurity>0</DocSecurity>
  <Lines>177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2024-09-18T12:32:00Z</dcterms:created>
  <dcterms:modified xsi:type="dcterms:W3CDTF">2024-09-27T08:29:00Z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0x010100074E98F9F91128479FBC166D9118EEC5</vt:lpwstr>
  </property>
</Properties>
</file>